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41" w:rsidRDefault="00F93841" w:rsidP="00BB54E5">
      <w:pPr>
        <w:jc w:val="center"/>
        <w:rPr>
          <w:sz w:val="28"/>
          <w:szCs w:val="28"/>
        </w:rPr>
      </w:pPr>
    </w:p>
    <w:p w:rsidR="00F93841" w:rsidRPr="00820DDB" w:rsidRDefault="00F93841" w:rsidP="00BB54E5">
      <w:pPr>
        <w:jc w:val="center"/>
        <w:rPr>
          <w:sz w:val="20"/>
          <w:szCs w:val="20"/>
        </w:rPr>
      </w:pPr>
      <w:r w:rsidRPr="00820DDB">
        <w:rPr>
          <w:sz w:val="20"/>
          <w:szCs w:val="20"/>
        </w:rPr>
        <w:t>Министерство образования и науки Республики Татарстан</w:t>
      </w:r>
      <w:r w:rsidRPr="00820DDB">
        <w:rPr>
          <w:sz w:val="20"/>
          <w:szCs w:val="20"/>
        </w:rPr>
        <w:br/>
        <w:t>Муниципальное бюджетное учреждение дополнительного образования</w:t>
      </w:r>
      <w:r w:rsidRPr="00820DDB">
        <w:rPr>
          <w:sz w:val="20"/>
          <w:szCs w:val="20"/>
        </w:rPr>
        <w:br/>
        <w:t xml:space="preserve"> «Центр внешкольной работы»</w:t>
      </w:r>
      <w:r w:rsidRPr="00820DDB">
        <w:rPr>
          <w:sz w:val="20"/>
          <w:szCs w:val="20"/>
        </w:rPr>
        <w:br/>
        <w:t>Аксубаевского муниципального района</w:t>
      </w:r>
    </w:p>
    <w:p w:rsidR="00F93841" w:rsidRDefault="00F93841" w:rsidP="00BB54E5">
      <w:pPr>
        <w:rPr>
          <w:sz w:val="20"/>
          <w:szCs w:val="20"/>
        </w:rPr>
      </w:pPr>
    </w:p>
    <w:p w:rsidR="00F93841" w:rsidRPr="00820DDB" w:rsidRDefault="00F93841" w:rsidP="00BB54E5">
      <w:pPr>
        <w:rPr>
          <w:sz w:val="20"/>
          <w:szCs w:val="20"/>
        </w:rPr>
      </w:pPr>
    </w:p>
    <w:p w:rsidR="00F93841" w:rsidRDefault="00F93841" w:rsidP="00BB54E5">
      <w:pPr>
        <w:jc w:val="both"/>
        <w:rPr>
          <w:sz w:val="20"/>
          <w:szCs w:val="20"/>
        </w:rPr>
      </w:pPr>
      <w:r w:rsidRPr="00820DDB">
        <w:rPr>
          <w:sz w:val="20"/>
          <w:szCs w:val="20"/>
        </w:rPr>
        <w:t xml:space="preserve">Принята на заседании  </w:t>
      </w:r>
      <w:r>
        <w:rPr>
          <w:sz w:val="20"/>
          <w:szCs w:val="20"/>
        </w:rPr>
        <w:t xml:space="preserve">                                                                                                                                                                                                                            «</w:t>
      </w:r>
      <w:r w:rsidRPr="00820DDB">
        <w:rPr>
          <w:sz w:val="20"/>
          <w:szCs w:val="20"/>
        </w:rPr>
        <w:t>Утверждаю</w:t>
      </w:r>
      <w:r>
        <w:rPr>
          <w:sz w:val="20"/>
          <w:szCs w:val="20"/>
        </w:rPr>
        <w:t>»</w:t>
      </w:r>
    </w:p>
    <w:p w:rsidR="00F93841" w:rsidRDefault="00F93841" w:rsidP="00BB54E5">
      <w:pPr>
        <w:jc w:val="both"/>
        <w:rPr>
          <w:sz w:val="20"/>
          <w:szCs w:val="20"/>
        </w:rPr>
      </w:pPr>
      <w:r w:rsidRPr="00820DDB">
        <w:rPr>
          <w:sz w:val="20"/>
          <w:szCs w:val="20"/>
        </w:rPr>
        <w:t xml:space="preserve"> педагогического совета                                         </w:t>
      </w:r>
      <w:r>
        <w:rPr>
          <w:sz w:val="20"/>
          <w:szCs w:val="20"/>
        </w:rPr>
        <w:t xml:space="preserve">                                                                                                                                                             </w:t>
      </w:r>
      <w:r w:rsidRPr="00820DDB">
        <w:rPr>
          <w:sz w:val="20"/>
          <w:szCs w:val="20"/>
        </w:rPr>
        <w:t>Директор МБУ</w:t>
      </w:r>
      <w:r>
        <w:rPr>
          <w:sz w:val="20"/>
          <w:szCs w:val="20"/>
        </w:rPr>
        <w:t xml:space="preserve"> </w:t>
      </w:r>
      <w:r w:rsidRPr="00820DDB">
        <w:rPr>
          <w:sz w:val="20"/>
          <w:szCs w:val="20"/>
        </w:rPr>
        <w:t>ДО «ЦВР»</w:t>
      </w:r>
    </w:p>
    <w:p w:rsidR="00F93841" w:rsidRDefault="00F93841" w:rsidP="00BB54E5">
      <w:pPr>
        <w:jc w:val="both"/>
        <w:rPr>
          <w:sz w:val="20"/>
          <w:szCs w:val="20"/>
        </w:rPr>
      </w:pPr>
      <w:r>
        <w:rPr>
          <w:sz w:val="20"/>
          <w:szCs w:val="20"/>
        </w:rPr>
        <w:t>От «29» августа 2024</w:t>
      </w:r>
      <w:r w:rsidRPr="00820DDB">
        <w:rPr>
          <w:sz w:val="20"/>
          <w:szCs w:val="20"/>
        </w:rPr>
        <w:t xml:space="preserve"> г.                                                     </w:t>
      </w:r>
      <w:r>
        <w:rPr>
          <w:sz w:val="20"/>
          <w:szCs w:val="20"/>
        </w:rPr>
        <w:t xml:space="preserve">                                                                                                                                                 </w:t>
      </w:r>
      <w:r w:rsidRPr="00820DDB">
        <w:rPr>
          <w:sz w:val="20"/>
          <w:szCs w:val="20"/>
        </w:rPr>
        <w:t xml:space="preserve"> __________/</w:t>
      </w:r>
      <w:r>
        <w:rPr>
          <w:sz w:val="20"/>
          <w:szCs w:val="20"/>
        </w:rPr>
        <w:t>Егоров А.В.</w:t>
      </w:r>
    </w:p>
    <w:p w:rsidR="00F93841" w:rsidRPr="00820DDB" w:rsidRDefault="00F93841" w:rsidP="00BB54E5">
      <w:pPr>
        <w:jc w:val="both"/>
        <w:rPr>
          <w:sz w:val="20"/>
          <w:szCs w:val="20"/>
        </w:rPr>
      </w:pPr>
      <w:r w:rsidRPr="00820DDB">
        <w:rPr>
          <w:sz w:val="20"/>
          <w:szCs w:val="20"/>
        </w:rPr>
        <w:t xml:space="preserve">Протокол №1                                                    </w:t>
      </w:r>
      <w:r>
        <w:rPr>
          <w:sz w:val="20"/>
          <w:szCs w:val="20"/>
        </w:rPr>
        <w:t xml:space="preserve">                                                                                                                                                                             «29» августа  2024</w:t>
      </w:r>
      <w:r w:rsidRPr="00820DDB">
        <w:rPr>
          <w:sz w:val="20"/>
          <w:szCs w:val="20"/>
        </w:rPr>
        <w:t xml:space="preserve"> г.</w:t>
      </w:r>
    </w:p>
    <w:p w:rsidR="00F93841" w:rsidRDefault="00F93841" w:rsidP="00BB54E5">
      <w:pPr>
        <w:jc w:val="both"/>
        <w:rPr>
          <w:sz w:val="20"/>
          <w:szCs w:val="20"/>
        </w:rPr>
      </w:pPr>
    </w:p>
    <w:p w:rsidR="00F93841" w:rsidRDefault="00F93841" w:rsidP="00BB54E5">
      <w:pPr>
        <w:rPr>
          <w:sz w:val="20"/>
          <w:szCs w:val="20"/>
        </w:rPr>
      </w:pPr>
    </w:p>
    <w:p w:rsidR="00F93841" w:rsidRPr="00820DDB" w:rsidRDefault="00F93841" w:rsidP="00BB54E5">
      <w:pPr>
        <w:jc w:val="center"/>
        <w:rPr>
          <w:sz w:val="20"/>
          <w:szCs w:val="20"/>
        </w:rPr>
      </w:pPr>
    </w:p>
    <w:p w:rsidR="00F93841" w:rsidRPr="005A34AA" w:rsidRDefault="00F93841" w:rsidP="00BB54E5">
      <w:pPr>
        <w:jc w:val="center"/>
        <w:rPr>
          <w:b/>
          <w:bCs/>
          <w:sz w:val="28"/>
          <w:szCs w:val="28"/>
        </w:rPr>
      </w:pPr>
      <w:r w:rsidRPr="005A34AA">
        <w:rPr>
          <w:b/>
          <w:bCs/>
          <w:sz w:val="28"/>
          <w:szCs w:val="28"/>
        </w:rPr>
        <w:t>Дополнительная общеобразовательная общеразвивающая программа</w:t>
      </w:r>
    </w:p>
    <w:p w:rsidR="00F93841" w:rsidRPr="005A34AA" w:rsidRDefault="00F93841" w:rsidP="00BB54E5">
      <w:pPr>
        <w:jc w:val="center"/>
        <w:rPr>
          <w:b/>
          <w:bCs/>
          <w:sz w:val="28"/>
          <w:szCs w:val="28"/>
        </w:rPr>
      </w:pPr>
      <w:r w:rsidRPr="005A34AA">
        <w:rPr>
          <w:b/>
          <w:bCs/>
          <w:sz w:val="28"/>
          <w:szCs w:val="28"/>
        </w:rPr>
        <w:t>художественной направленности</w:t>
      </w:r>
    </w:p>
    <w:p w:rsidR="00F93841" w:rsidRPr="005A34AA" w:rsidRDefault="00F93841" w:rsidP="00BB54E5">
      <w:pPr>
        <w:jc w:val="center"/>
        <w:rPr>
          <w:b/>
          <w:bCs/>
          <w:sz w:val="28"/>
          <w:szCs w:val="28"/>
        </w:rPr>
      </w:pPr>
      <w:r>
        <w:rPr>
          <w:b/>
          <w:bCs/>
          <w:sz w:val="28"/>
          <w:szCs w:val="28"/>
        </w:rPr>
        <w:t xml:space="preserve"> «Театр и дети</w:t>
      </w:r>
      <w:r w:rsidRPr="005A34AA">
        <w:rPr>
          <w:b/>
          <w:bCs/>
          <w:sz w:val="28"/>
          <w:szCs w:val="28"/>
        </w:rPr>
        <w:t>»</w:t>
      </w:r>
    </w:p>
    <w:p w:rsidR="00F93841" w:rsidRPr="00820DDB" w:rsidRDefault="00F93841" w:rsidP="00BB54E5">
      <w:pPr>
        <w:rPr>
          <w:b/>
          <w:bCs/>
          <w:sz w:val="20"/>
          <w:szCs w:val="20"/>
        </w:rPr>
      </w:pPr>
    </w:p>
    <w:p w:rsidR="00F93841" w:rsidRPr="00820DDB" w:rsidRDefault="00F93841" w:rsidP="00BB54E5">
      <w:pPr>
        <w:jc w:val="right"/>
        <w:rPr>
          <w:sz w:val="20"/>
          <w:szCs w:val="20"/>
        </w:rPr>
      </w:pPr>
      <w:r>
        <w:rPr>
          <w:sz w:val="20"/>
          <w:szCs w:val="20"/>
        </w:rPr>
        <w:t xml:space="preserve">         возраст обучающихся: 6-13</w:t>
      </w:r>
      <w:r w:rsidRPr="00820DDB">
        <w:rPr>
          <w:sz w:val="20"/>
          <w:szCs w:val="20"/>
        </w:rPr>
        <w:t>лет</w:t>
      </w:r>
    </w:p>
    <w:p w:rsidR="00F93841" w:rsidRPr="00820DDB" w:rsidRDefault="00F93841" w:rsidP="00BB54E5">
      <w:pPr>
        <w:jc w:val="right"/>
        <w:rPr>
          <w:sz w:val="20"/>
          <w:szCs w:val="20"/>
        </w:rPr>
      </w:pPr>
      <w:r>
        <w:rPr>
          <w:sz w:val="20"/>
          <w:szCs w:val="20"/>
        </w:rPr>
        <w:t xml:space="preserve">                                         срок реализации: 3 года</w:t>
      </w:r>
    </w:p>
    <w:p w:rsidR="00F93841" w:rsidRDefault="00F93841" w:rsidP="00BB54E5">
      <w:pPr>
        <w:jc w:val="right"/>
        <w:rPr>
          <w:sz w:val="20"/>
          <w:szCs w:val="20"/>
        </w:rPr>
      </w:pPr>
    </w:p>
    <w:p w:rsidR="00F93841" w:rsidRDefault="00F93841" w:rsidP="00BB54E5">
      <w:pPr>
        <w:jc w:val="right"/>
        <w:rPr>
          <w:sz w:val="20"/>
          <w:szCs w:val="20"/>
        </w:rPr>
      </w:pPr>
    </w:p>
    <w:p w:rsidR="00F93841" w:rsidRDefault="00F93841" w:rsidP="00BB54E5">
      <w:pPr>
        <w:jc w:val="right"/>
        <w:rPr>
          <w:sz w:val="20"/>
          <w:szCs w:val="20"/>
        </w:rPr>
      </w:pPr>
    </w:p>
    <w:p w:rsidR="00F93841" w:rsidRDefault="00F93841" w:rsidP="00BB54E5">
      <w:pPr>
        <w:jc w:val="right"/>
        <w:rPr>
          <w:sz w:val="20"/>
          <w:szCs w:val="20"/>
        </w:rPr>
      </w:pPr>
    </w:p>
    <w:p w:rsidR="00F93841" w:rsidRDefault="00F93841" w:rsidP="00BB54E5">
      <w:pPr>
        <w:jc w:val="right"/>
        <w:rPr>
          <w:sz w:val="20"/>
          <w:szCs w:val="20"/>
        </w:rPr>
      </w:pPr>
    </w:p>
    <w:p w:rsidR="00F93841" w:rsidRDefault="00F93841" w:rsidP="00BB54E5">
      <w:pPr>
        <w:jc w:val="right"/>
        <w:rPr>
          <w:sz w:val="20"/>
          <w:szCs w:val="20"/>
        </w:rPr>
      </w:pPr>
    </w:p>
    <w:p w:rsidR="00F93841" w:rsidRPr="00820DDB" w:rsidRDefault="00F93841" w:rsidP="00BB54E5">
      <w:pPr>
        <w:jc w:val="right"/>
        <w:rPr>
          <w:sz w:val="20"/>
          <w:szCs w:val="20"/>
        </w:rPr>
      </w:pPr>
    </w:p>
    <w:p w:rsidR="00F93841" w:rsidRPr="00820DDB" w:rsidRDefault="00F93841" w:rsidP="00BB54E5">
      <w:pPr>
        <w:jc w:val="right"/>
        <w:rPr>
          <w:sz w:val="20"/>
          <w:szCs w:val="20"/>
        </w:rPr>
      </w:pPr>
      <w:r w:rsidRPr="00820DDB">
        <w:rPr>
          <w:sz w:val="20"/>
          <w:szCs w:val="20"/>
        </w:rPr>
        <w:t xml:space="preserve">                                                                                                                   Автор-составитель:</w:t>
      </w:r>
    </w:p>
    <w:p w:rsidR="00F93841" w:rsidRPr="00820DDB" w:rsidRDefault="00F93841" w:rsidP="00BB54E5">
      <w:pPr>
        <w:jc w:val="right"/>
        <w:rPr>
          <w:sz w:val="20"/>
          <w:szCs w:val="20"/>
        </w:rPr>
      </w:pPr>
      <w:r>
        <w:rPr>
          <w:sz w:val="20"/>
          <w:szCs w:val="20"/>
        </w:rPr>
        <w:t>Даутова Гульсира Газинуровна</w:t>
      </w:r>
    </w:p>
    <w:p w:rsidR="00F93841" w:rsidRPr="00820DDB" w:rsidRDefault="00F93841" w:rsidP="00BB54E5">
      <w:pPr>
        <w:jc w:val="right"/>
        <w:rPr>
          <w:sz w:val="20"/>
          <w:szCs w:val="20"/>
        </w:rPr>
      </w:pPr>
      <w:r w:rsidRPr="00820DDB">
        <w:rPr>
          <w:sz w:val="20"/>
          <w:szCs w:val="20"/>
        </w:rPr>
        <w:t xml:space="preserve">                                                                                                                   педагог дополнительного</w:t>
      </w:r>
    </w:p>
    <w:p w:rsidR="00F93841" w:rsidRPr="00820DDB" w:rsidRDefault="00F93841" w:rsidP="00BB54E5">
      <w:pPr>
        <w:jc w:val="right"/>
        <w:rPr>
          <w:sz w:val="20"/>
          <w:szCs w:val="20"/>
        </w:rPr>
      </w:pPr>
      <w:r w:rsidRPr="00820DDB">
        <w:rPr>
          <w:sz w:val="20"/>
          <w:szCs w:val="20"/>
        </w:rPr>
        <w:t xml:space="preserve">                                                                                                                   образования                                                                                         </w:t>
      </w:r>
    </w:p>
    <w:p w:rsidR="00F93841" w:rsidRDefault="00F93841" w:rsidP="00BB54E5">
      <w:pPr>
        <w:jc w:val="center"/>
        <w:rPr>
          <w:sz w:val="20"/>
          <w:szCs w:val="20"/>
        </w:rPr>
      </w:pPr>
    </w:p>
    <w:p w:rsidR="00F93841" w:rsidRDefault="00F93841" w:rsidP="00BB54E5">
      <w:pPr>
        <w:jc w:val="center"/>
        <w:rPr>
          <w:sz w:val="20"/>
          <w:szCs w:val="20"/>
        </w:rPr>
      </w:pPr>
    </w:p>
    <w:p w:rsidR="00F93841" w:rsidRPr="00820DDB" w:rsidRDefault="00F93841" w:rsidP="00BB54E5">
      <w:pPr>
        <w:jc w:val="center"/>
        <w:rPr>
          <w:sz w:val="20"/>
          <w:szCs w:val="20"/>
        </w:rPr>
      </w:pPr>
    </w:p>
    <w:p w:rsidR="00F93841" w:rsidRDefault="00F93841" w:rsidP="00BB54E5">
      <w:pPr>
        <w:jc w:val="center"/>
        <w:rPr>
          <w:sz w:val="20"/>
          <w:szCs w:val="20"/>
        </w:rPr>
      </w:pPr>
      <w:r>
        <w:rPr>
          <w:sz w:val="20"/>
          <w:szCs w:val="20"/>
        </w:rPr>
        <w:t xml:space="preserve">п.г.т. Аксубаево  </w:t>
      </w:r>
    </w:p>
    <w:p w:rsidR="00F93841" w:rsidRDefault="00F93841"/>
    <w:p w:rsidR="00F93841" w:rsidRDefault="00F93841"/>
    <w:p w:rsidR="00F93841" w:rsidRDefault="00F93841"/>
    <w:p w:rsidR="00F93841" w:rsidRDefault="00F93841"/>
    <w:p w:rsidR="00F93841" w:rsidRDefault="00F93841"/>
    <w:p w:rsidR="00F93841" w:rsidRDefault="00F93841">
      <w:pPr>
        <w:sectPr w:rsidR="00F93841" w:rsidSect="00BB54E5">
          <w:pgSz w:w="16838" w:h="11906" w:orient="landscape"/>
          <w:pgMar w:top="1134" w:right="851" w:bottom="851" w:left="851" w:header="709" w:footer="709" w:gutter="0"/>
          <w:cols w:space="708"/>
          <w:docGrid w:linePitch="360"/>
        </w:sectPr>
      </w:pPr>
    </w:p>
    <w:p w:rsidR="00F93841" w:rsidRDefault="00F93841" w:rsidP="00BB54E5">
      <w:pPr>
        <w:pStyle w:val="BodyText"/>
        <w:jc w:val="center"/>
        <w:rPr>
          <w:b/>
          <w:bCs/>
          <w:sz w:val="28"/>
          <w:szCs w:val="28"/>
        </w:rPr>
      </w:pPr>
      <w:r>
        <w:rPr>
          <w:b/>
          <w:bCs/>
          <w:sz w:val="28"/>
          <w:szCs w:val="28"/>
        </w:rPr>
        <w:t>ВВЕДЕНИЕ</w:t>
      </w:r>
    </w:p>
    <w:p w:rsidR="00F93841" w:rsidRDefault="00F93841" w:rsidP="00BB54E5">
      <w:pPr>
        <w:pStyle w:val="BodyText"/>
        <w:ind w:firstLine="540"/>
        <w:jc w:val="center"/>
        <w:rPr>
          <w:b/>
          <w:bCs/>
          <w:sz w:val="28"/>
          <w:szCs w:val="28"/>
        </w:rPr>
      </w:pPr>
    </w:p>
    <w:p w:rsidR="00F93841" w:rsidRPr="001F38E4" w:rsidRDefault="00F93841" w:rsidP="00BB54E5">
      <w:pPr>
        <w:ind w:firstLine="540"/>
        <w:jc w:val="both"/>
      </w:pPr>
      <w:r w:rsidRPr="001F38E4">
        <w:t>Одним из основных направлений современной школы и системы дополнительного образования – усиление воспитывающей функции всего учебно-воспитательного процесса, дальнейшее обновление содержания, форм, методов обучения и воспитания в соответствии с поставленными целями и задачами.</w:t>
      </w:r>
    </w:p>
    <w:p w:rsidR="00F93841" w:rsidRPr="001F38E4" w:rsidRDefault="00F93841" w:rsidP="00BB54E5">
      <w:pPr>
        <w:shd w:val="clear" w:color="auto" w:fill="FFFFFF"/>
        <w:ind w:right="10" w:firstLine="540"/>
        <w:jc w:val="both"/>
        <w:rPr>
          <w:color w:val="000000"/>
          <w:spacing w:val="-5"/>
        </w:rPr>
      </w:pPr>
      <w:r w:rsidRPr="001F38E4">
        <w:rPr>
          <w:color w:val="000000"/>
          <w:spacing w:val="-5"/>
        </w:rPr>
        <w:t>Во все века детское театральное творчество было тесно связано с образованием и передачей культурных традиций в самом широком смысле этого слова. В формах театральной игры дети всегда приобщались к основным культурным ценностям своей общины, к  ее традициям, верованиям и мировоззрению в целом.</w:t>
      </w:r>
    </w:p>
    <w:p w:rsidR="00F93841" w:rsidRPr="001F38E4" w:rsidRDefault="00F93841" w:rsidP="00BB54E5">
      <w:pPr>
        <w:pStyle w:val="BodyText"/>
        <w:ind w:firstLine="540"/>
        <w:rPr>
          <w:color w:val="000000"/>
          <w:spacing w:val="-6"/>
        </w:rPr>
      </w:pPr>
      <w:r w:rsidRPr="001F38E4">
        <w:rPr>
          <w:color w:val="000000"/>
          <w:spacing w:val="-5"/>
        </w:rPr>
        <w:t>История театра, где играют дети, непрерывна, но в ней есть особенно яркие взлёты. Они всегда приходятся на переломные эпохи, на то время, когда становится особенно важным реализовать две взаимообусловленные идеи. Первая заключается в том, чтобы передать молодому поколению культурные ценности прошлого в наиболее яркой, незабываемой форме, передать так, чтобы они вошли в плоть и кровь, стали личностно значимыми. Вторая идея заключается в воспитании поколения свободных творцов, способных генерировать принципиально новые идеи. Одно без другого, как показывает исторический опыт, невозможно.</w:t>
      </w:r>
    </w:p>
    <w:p w:rsidR="00F93841" w:rsidRDefault="00F93841" w:rsidP="00BB54E5">
      <w:pPr>
        <w:pStyle w:val="BodyText"/>
        <w:ind w:firstLine="540"/>
      </w:pPr>
      <w:r w:rsidRPr="001F38E4">
        <w:t>Современный детский и молодёжный любительский театр крайне востребован нашим обществом. В это нелёгкое время, мы, взрослые, часто забываем о детях, с ранних лет «навешивая» на их хрупкие плечи свои проблемы. В погоне за престижем и деньгами, в борьбе за выживание, наши дети лишаются детства, не успевая по-настоящему раскрыть свою индивидуальность, да и просто пофантазировать или помечтать, а из-за непомерно больших учебных нагрузок, ребёнок все меньше двигается, отучаясь управлять своим телом и владеть своим голосом. Именно театр помогает ребёнку раскрываться, поиграть своё детство, найти своё место в жизни, среди ровесников и людей.</w:t>
      </w:r>
    </w:p>
    <w:p w:rsidR="00F93841" w:rsidRDefault="00F93841" w:rsidP="00BB54E5">
      <w:pPr>
        <w:pStyle w:val="BodyText"/>
        <w:ind w:firstLine="540"/>
        <w:jc w:val="center"/>
        <w:rPr>
          <w:b/>
          <w:bCs/>
        </w:rPr>
      </w:pPr>
    </w:p>
    <w:p w:rsidR="00F93841" w:rsidRPr="001F38E4" w:rsidRDefault="00F93841" w:rsidP="00BB54E5">
      <w:pPr>
        <w:pStyle w:val="BodyText"/>
        <w:ind w:firstLine="540"/>
        <w:jc w:val="center"/>
        <w:rPr>
          <w:b/>
          <w:bCs/>
        </w:rPr>
      </w:pPr>
      <w:r w:rsidRPr="001F38E4">
        <w:rPr>
          <w:b/>
          <w:bCs/>
        </w:rPr>
        <w:t>ПОЯСНИТЕЛЬНАЯ ЗАПИСКА</w:t>
      </w:r>
    </w:p>
    <w:p w:rsidR="00F93841" w:rsidRDefault="00F93841" w:rsidP="002479EB">
      <w:pPr>
        <w:pStyle w:val="BodyText"/>
        <w:ind w:firstLine="540"/>
      </w:pPr>
      <w:r>
        <w:t xml:space="preserve">Программа кружка «Театр и дети» рассчитана на три года занятий с детьми начальных классов. Эта технология требует от руководителя перехода на позиции партнерства с учащимися, безоценности и – приоритета процесса над результатом. Эта технология направлена на «погружение» участников кружка в процесс поиска, познания и самопознания. Театральный кружок «Театр и дети» имеет свои принципы, свой алгоритм работы. Занятия в кружке «Театр и дети» ведутся по программе, включающей несколько разделов. </w:t>
      </w:r>
    </w:p>
    <w:p w:rsidR="00F93841" w:rsidRDefault="00F93841" w:rsidP="002479EB">
      <w:pPr>
        <w:pStyle w:val="BodyText"/>
        <w:ind w:firstLine="540"/>
      </w:pPr>
      <w:r>
        <w:t>Занятия в театральном кружке ведутся по программе, включающей пять разделов:</w:t>
      </w:r>
    </w:p>
    <w:p w:rsidR="00F93841" w:rsidRDefault="00F93841" w:rsidP="002479EB">
      <w:pPr>
        <w:pStyle w:val="BodyText"/>
        <w:ind w:firstLine="540"/>
      </w:pPr>
      <w:r w:rsidRPr="00AE3841">
        <w:rPr>
          <w:b/>
          <w:bCs/>
        </w:rPr>
        <w:t xml:space="preserve"> I Раздел</w:t>
      </w:r>
      <w:r>
        <w:t xml:space="preserve"> «Основы сценической речи» объединяет игры и упражнения, направленные на развитие дыхания и свободы речевого аппарата, правильной артикуляции, четкой дикции, логики речи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rsidR="00F93841" w:rsidRDefault="00F93841" w:rsidP="002479EB">
      <w:pPr>
        <w:pStyle w:val="BodyText"/>
        <w:ind w:firstLine="540"/>
      </w:pPr>
      <w:r w:rsidRPr="00AE3841">
        <w:rPr>
          <w:b/>
          <w:bCs/>
        </w:rPr>
        <w:t>II Раздел</w:t>
      </w:r>
      <w:r>
        <w:t xml:space="preserve"> «Ритмопластика»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и снизить последствия учебной нагрузки.</w:t>
      </w:r>
    </w:p>
    <w:p w:rsidR="00F93841" w:rsidRDefault="00F93841" w:rsidP="002479EB">
      <w:pPr>
        <w:pStyle w:val="BodyText"/>
        <w:ind w:firstLine="540"/>
      </w:pPr>
      <w:r w:rsidRPr="00AE3841">
        <w:rPr>
          <w:b/>
          <w:bCs/>
        </w:rPr>
        <w:t xml:space="preserve">III Раздел </w:t>
      </w:r>
      <w:r>
        <w:t xml:space="preserve">«Актерское мастерство и основы сценической грамоты»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rsidR="00F93841" w:rsidRDefault="00F93841" w:rsidP="002479EB">
      <w:pPr>
        <w:pStyle w:val="BodyText"/>
        <w:ind w:firstLine="540"/>
      </w:pPr>
      <w:r w:rsidRPr="00AE3841">
        <w:rPr>
          <w:b/>
          <w:bCs/>
        </w:rPr>
        <w:t>IV Раздел</w:t>
      </w:r>
      <w:r>
        <w:t xml:space="preserve"> «Постановочно-репетиционные работы». В этом разделе учащимся будут даны знания и умения по постановке театрального действия, выстраиванию мизансцен при постановке творческих номеров, владению пространством сцены. Учащиеся овладеют умениями «видеть и слышать» партнера по площадке и уверенно чувствовать себя в сценическом пространстве. Им дается возможность проявить свою индивидуальность и неординарность, снять некоторые комплексы, почувствовать себя более раскованно. </w:t>
      </w:r>
    </w:p>
    <w:p w:rsidR="00F93841" w:rsidRDefault="00F93841" w:rsidP="002479EB">
      <w:pPr>
        <w:pStyle w:val="BodyText"/>
        <w:ind w:firstLine="540"/>
      </w:pPr>
      <w:r w:rsidRPr="00AE3841">
        <w:rPr>
          <w:b/>
          <w:bCs/>
        </w:rPr>
        <w:t>V Раздел</w:t>
      </w:r>
      <w:r>
        <w:t xml:space="preserve"> «Концертная деятельность» включает в себя подготовку и показ номеров на общешкольных мероприятиях. Основные функции этого раздела: - создает условия для самоприятия, самореализации и самоутверждения ребенка - устанавливает позитивные взаимоотношения ребенка с окружающими - развивает эмоциональную сферу ребенка, формирует художественный вкус. Концертная деятельность является основной и конечной формой творческой самореализации учащегося. Выступления на сцене позволяют каждому ребенку пережить чувство радости от достигнутого успеха и признания зрителей.</w:t>
      </w:r>
    </w:p>
    <w:p w:rsidR="00F93841" w:rsidRDefault="00F93841" w:rsidP="002479EB">
      <w:pPr>
        <w:pStyle w:val="BodyText"/>
        <w:ind w:firstLine="540"/>
      </w:pPr>
      <w:r>
        <w:t xml:space="preserve"> Часы занятий по разделам «Постановочно-репетиционные работы» и «Концертная деятельность» будут выстраиваться в соответствии с планом общешкольных мероприятий. </w:t>
      </w:r>
    </w:p>
    <w:p w:rsidR="00F93841" w:rsidRDefault="00F93841" w:rsidP="002479EB">
      <w:pPr>
        <w:pStyle w:val="BodyText"/>
        <w:ind w:firstLine="540"/>
      </w:pPr>
    </w:p>
    <w:p w:rsidR="00F93841" w:rsidRDefault="00F93841" w:rsidP="002479EB">
      <w:pPr>
        <w:pStyle w:val="BodyText"/>
        <w:ind w:firstLine="540"/>
      </w:pPr>
      <w:r w:rsidRPr="00F96115">
        <w:rPr>
          <w:b/>
          <w:bCs/>
        </w:rPr>
        <w:t>Цель программы:</w:t>
      </w:r>
      <w:r>
        <w:t xml:space="preserve"> гармоничное развитие личности ребенка средствами эстетического образования; развитие его художественно – творческих умений; нравственное становление. </w:t>
      </w:r>
    </w:p>
    <w:p w:rsidR="00F93841" w:rsidRDefault="00F93841" w:rsidP="002479EB">
      <w:pPr>
        <w:pStyle w:val="BodyText"/>
        <w:ind w:firstLine="540"/>
      </w:pPr>
      <w:r>
        <w:t xml:space="preserve">Цель может быть достигнута при решении ряда задач: </w:t>
      </w:r>
    </w:p>
    <w:p w:rsidR="00F93841" w:rsidRDefault="00F93841" w:rsidP="002479EB">
      <w:pPr>
        <w:pStyle w:val="BodyText"/>
        <w:ind w:firstLine="540"/>
      </w:pPr>
      <w:r>
        <w:t xml:space="preserve">Обеспечение необходимых условия для личностного творческого развития детей, воспитание творческой активности ребёнка; </w:t>
      </w:r>
    </w:p>
    <w:p w:rsidR="00F93841" w:rsidRDefault="00F93841" w:rsidP="002479EB">
      <w:pPr>
        <w:pStyle w:val="BodyText"/>
        <w:ind w:firstLine="540"/>
      </w:pPr>
      <w:r>
        <w:t xml:space="preserve">Формирование общей культуры, развитие эстетического вкуса; </w:t>
      </w:r>
    </w:p>
    <w:p w:rsidR="00F93841" w:rsidRDefault="00F93841" w:rsidP="002479EB">
      <w:pPr>
        <w:pStyle w:val="BodyText"/>
        <w:ind w:firstLine="540"/>
      </w:pPr>
      <w:r>
        <w:t xml:space="preserve">Приобретение знаний и практики в области театрального искусства: развитие речевой культуры,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rsidR="00F93841" w:rsidRDefault="00F93841" w:rsidP="002479EB">
      <w:pPr>
        <w:pStyle w:val="BodyText"/>
        <w:ind w:firstLine="540"/>
      </w:pPr>
      <w:r>
        <w:t xml:space="preserve">Поэтапное освоение детьми различных видов искусства, знакомство детей с различными видами театра (кукольный, драматический, оперный, театр балета, музыкальной комедии). </w:t>
      </w:r>
    </w:p>
    <w:p w:rsidR="00F93841" w:rsidRDefault="00F93841" w:rsidP="002479EB">
      <w:pPr>
        <w:pStyle w:val="BodyText"/>
        <w:ind w:firstLine="540"/>
      </w:pPr>
      <w:r>
        <w:t xml:space="preserve">В результате освоения программы театральной студии  учащиеся получают целый комплекс знаний и приобретают определенные умения. </w:t>
      </w:r>
    </w:p>
    <w:p w:rsidR="00F93841" w:rsidRDefault="00F93841" w:rsidP="002479EB">
      <w:pPr>
        <w:pStyle w:val="BodyText"/>
        <w:ind w:firstLine="540"/>
      </w:pPr>
      <w:r>
        <w:t xml:space="preserve">К концу третьего года они будут уметь: </w:t>
      </w:r>
    </w:p>
    <w:p w:rsidR="00F93841" w:rsidRDefault="00F93841" w:rsidP="002479EB">
      <w:pPr>
        <w:pStyle w:val="BodyText"/>
        <w:ind w:firstLine="540"/>
      </w:pPr>
      <w:r>
        <w:t xml:space="preserve">Уметь правильно оценивать последствия человеческой деятельности и собственных поступков; </w:t>
      </w:r>
    </w:p>
    <w:p w:rsidR="00F93841" w:rsidRDefault="00F93841" w:rsidP="002479EB">
      <w:pPr>
        <w:pStyle w:val="BodyText"/>
        <w:ind w:firstLine="540"/>
      </w:pPr>
      <w:r>
        <w:t xml:space="preserve">Достигнуть состояния актерской раскованности, уметь проживать тот или иной литературный сюжет этюдным методом, импровизировать за достаточно сжатые сроки; </w:t>
      </w:r>
    </w:p>
    <w:p w:rsidR="00F93841" w:rsidRDefault="00F93841" w:rsidP="002479EB">
      <w:pPr>
        <w:pStyle w:val="BodyText"/>
        <w:ind w:firstLine="540"/>
      </w:pPr>
      <w:r>
        <w:t>Воспитывать в себе такие качества, как отзывчивость, сопереживание, стремление помочь, чувство собственного достоинства, уверенность;</w:t>
      </w:r>
    </w:p>
    <w:p w:rsidR="00F93841" w:rsidRDefault="00F93841" w:rsidP="002479EB">
      <w:pPr>
        <w:pStyle w:val="BodyText"/>
        <w:ind w:firstLine="540"/>
      </w:pPr>
      <w:r>
        <w:t xml:space="preserve"> Овладеть навыками общения, быстро адаптироваться, чувствовать себя комфортно в любой обстановке. </w:t>
      </w:r>
    </w:p>
    <w:p w:rsidR="00F93841" w:rsidRDefault="00F93841" w:rsidP="002479EB">
      <w:pPr>
        <w:pStyle w:val="BodyText"/>
        <w:ind w:firstLine="540"/>
      </w:pPr>
      <w:r>
        <w:t xml:space="preserve">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 Данная программа учитывает эти особенности общения с театром и рассматривает их как возможность воспитывать зрительскую и исполнительскую культуру. 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rsidR="00F93841" w:rsidRDefault="00F93841" w:rsidP="002479EB">
      <w:pPr>
        <w:pStyle w:val="BodyText"/>
        <w:ind w:firstLine="540"/>
      </w:pPr>
      <w:r>
        <w:t>Программа ориентирована на развитие личности ребенка, на требования к его личностным и метапредметным результатам, направлена на гуманизациювоспитательно-образовательной работы с детьми, основана на психологических особенностях развития школьников.</w:t>
      </w:r>
    </w:p>
    <w:p w:rsidR="00F93841" w:rsidRDefault="00F93841" w:rsidP="002479EB">
      <w:pPr>
        <w:pStyle w:val="BodyText"/>
        <w:ind w:firstLine="540"/>
        <w:rPr>
          <w:b/>
          <w:bCs/>
        </w:rPr>
      </w:pPr>
      <w:r w:rsidRPr="00F96115">
        <w:rPr>
          <w:b/>
          <w:bCs/>
        </w:rPr>
        <w:t>Актуальность</w:t>
      </w:r>
    </w:p>
    <w:p w:rsidR="00F93841" w:rsidRDefault="00F93841" w:rsidP="002479EB">
      <w:pPr>
        <w:pStyle w:val="BodyText"/>
        <w:ind w:firstLine="540"/>
      </w:pPr>
      <w:r>
        <w:t xml:space="preserve"> 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F93841" w:rsidRDefault="00F93841" w:rsidP="002479EB">
      <w:pPr>
        <w:pStyle w:val="BodyText"/>
        <w:ind w:firstLine="540"/>
      </w:pPr>
      <w:r w:rsidRPr="00F96115">
        <w:rPr>
          <w:b/>
          <w:bCs/>
        </w:rPr>
        <w:t>Новизна</w:t>
      </w:r>
      <w: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F93841" w:rsidRDefault="00F93841" w:rsidP="002479EB">
      <w:pPr>
        <w:pStyle w:val="BodyText"/>
        <w:ind w:firstLine="540"/>
      </w:pPr>
      <w:r>
        <w:t xml:space="preserve">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F93841" w:rsidRDefault="00F93841" w:rsidP="002479EB">
      <w:pPr>
        <w:pStyle w:val="BodyText"/>
        <w:ind w:firstLine="540"/>
      </w:pPr>
    </w:p>
    <w:p w:rsidR="00F93841" w:rsidRDefault="00F93841" w:rsidP="002479EB">
      <w:pPr>
        <w:pStyle w:val="BodyText"/>
        <w:ind w:firstLine="540"/>
      </w:pPr>
      <w:r w:rsidRPr="00F96115">
        <w:rPr>
          <w:b/>
          <w:bCs/>
        </w:rPr>
        <w:t>Структура программы</w:t>
      </w:r>
    </w:p>
    <w:p w:rsidR="00F93841" w:rsidRDefault="00F93841" w:rsidP="002479EB">
      <w:pPr>
        <w:pStyle w:val="BodyText"/>
        <w:ind w:firstLine="540"/>
      </w:pPr>
      <w:r>
        <w:t xml:space="preserve">В программе выделено два типа задач. Первый тип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Второй тип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заучивание текстов, репетиции. </w:t>
      </w:r>
    </w:p>
    <w:p w:rsidR="00F93841" w:rsidRDefault="00F93841" w:rsidP="002479EB">
      <w:pPr>
        <w:pStyle w:val="BodyText"/>
        <w:ind w:firstLine="540"/>
      </w:pPr>
      <w:r>
        <w:t xml:space="preserve">Для успешной реализации программы будут использованы Интернет-ресурсы, посещение спектаклей. </w:t>
      </w:r>
    </w:p>
    <w:p w:rsidR="00F93841" w:rsidRDefault="00F93841" w:rsidP="002479EB">
      <w:pPr>
        <w:pStyle w:val="BodyText"/>
        <w:ind w:firstLine="540"/>
      </w:pPr>
      <w:r>
        <w:t xml:space="preserve">Программа строится на следующих концептуальных принципах: </w:t>
      </w:r>
    </w:p>
    <w:p w:rsidR="00F93841" w:rsidRPr="002F35F9" w:rsidRDefault="00F93841" w:rsidP="002479EB">
      <w:pPr>
        <w:pStyle w:val="BodyText"/>
        <w:ind w:firstLine="540"/>
        <w:rPr>
          <w:b/>
          <w:bCs/>
        </w:rPr>
      </w:pPr>
      <w:r w:rsidRPr="002F35F9">
        <w:rPr>
          <w:b/>
          <w:bCs/>
        </w:rPr>
        <w:t xml:space="preserve">Принцип успеха </w:t>
      </w:r>
    </w:p>
    <w:p w:rsidR="00F93841" w:rsidRDefault="00F93841" w:rsidP="002479EB">
      <w:pPr>
        <w:pStyle w:val="BodyText"/>
        <w:ind w:firstLine="540"/>
      </w:pPr>
      <w:r>
        <w:t xml:space="preserve">Каждый ребенок должен чувствовать успех в какой-либо сфере деятельности. Это ведет к формированию позитивной «Я концепции» и признанию себя как уникальной составляющей окружающего мира. </w:t>
      </w:r>
    </w:p>
    <w:p w:rsidR="00F93841" w:rsidRDefault="00F93841" w:rsidP="002479EB">
      <w:pPr>
        <w:pStyle w:val="BodyText"/>
        <w:ind w:firstLine="540"/>
      </w:pPr>
      <w:r w:rsidRPr="002F35F9">
        <w:rPr>
          <w:b/>
          <w:bCs/>
        </w:rPr>
        <w:t>Принцип динамики</w:t>
      </w:r>
      <w:r>
        <w:t xml:space="preserve">.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 </w:t>
      </w:r>
    </w:p>
    <w:p w:rsidR="00F93841" w:rsidRDefault="00F93841" w:rsidP="002479EB">
      <w:pPr>
        <w:pStyle w:val="BodyText"/>
        <w:ind w:firstLine="540"/>
      </w:pPr>
      <w:r w:rsidRPr="002F35F9">
        <w:rPr>
          <w:b/>
          <w:bCs/>
        </w:rPr>
        <w:t>Принцип демократии</w:t>
      </w:r>
      <w:r>
        <w:t xml:space="preserve">.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 </w:t>
      </w:r>
    </w:p>
    <w:p w:rsidR="00F93841" w:rsidRDefault="00F93841" w:rsidP="002479EB">
      <w:pPr>
        <w:pStyle w:val="BodyText"/>
        <w:ind w:firstLine="540"/>
      </w:pPr>
      <w:r w:rsidRPr="002F35F9">
        <w:rPr>
          <w:b/>
          <w:bCs/>
        </w:rPr>
        <w:t>Принцип доступности.</w:t>
      </w:r>
      <w:r>
        <w:t xml:space="preserve"> Обучение и воспитание строится с учетом возрастных и индивидуальных возможностей подростков, без интеллектуальных, физических и моральных перегрузок. </w:t>
      </w:r>
    </w:p>
    <w:p w:rsidR="00F93841" w:rsidRDefault="00F93841" w:rsidP="002479EB">
      <w:pPr>
        <w:pStyle w:val="BodyText"/>
        <w:ind w:firstLine="540"/>
      </w:pPr>
      <w:r w:rsidRPr="002F35F9">
        <w:rPr>
          <w:b/>
          <w:bCs/>
        </w:rPr>
        <w:t>Принцип наглядности.</w:t>
      </w:r>
      <w:r>
        <w:t xml:space="preserve"> В учебной деятельности используются разнообразные иллюстрации, видеокассеты, аудиокассеты, грамзаписи. </w:t>
      </w:r>
    </w:p>
    <w:p w:rsidR="00F93841" w:rsidRDefault="00F93841" w:rsidP="002479EB">
      <w:pPr>
        <w:pStyle w:val="BodyText"/>
        <w:ind w:firstLine="540"/>
      </w:pPr>
      <w:r w:rsidRPr="002F35F9">
        <w:rPr>
          <w:b/>
          <w:bCs/>
        </w:rPr>
        <w:t>Принцип систематичности и последовательности.</w:t>
      </w:r>
      <w:r>
        <w:t xml:space="preserve">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 </w:t>
      </w:r>
    </w:p>
    <w:p w:rsidR="00F93841" w:rsidRDefault="00F93841" w:rsidP="002479EB">
      <w:pPr>
        <w:pStyle w:val="BodyText"/>
        <w:ind w:firstLine="540"/>
      </w:pPr>
      <w:r w:rsidRPr="002F35F9">
        <w:rPr>
          <w:b/>
          <w:bCs/>
        </w:rPr>
        <w:t>Формы работы:</w:t>
      </w:r>
    </w:p>
    <w:p w:rsidR="00F93841" w:rsidRDefault="00F93841" w:rsidP="002479EB">
      <w:pPr>
        <w:pStyle w:val="BodyText"/>
        <w:ind w:firstLine="540"/>
      </w:pPr>
      <w:r>
        <w:t xml:space="preserve"> Формы занятий - групповые и индивидуальные занятия для отработки дикции, мизансцены. Основными формами проведения занятий являются: театральные игры, конкурсы, викторины, беседы, экскурсии в театр и музеи, спектакли праздники. Постановка сценок к конкретным школьным мероприятиям, инсценировка сценариев школьных праздников, театральные постановки эпизодов из литературных произведений, - все это направлено на приобщение детей к театральному искусству и мастерству. </w:t>
      </w:r>
    </w:p>
    <w:p w:rsidR="00F93841" w:rsidRDefault="00F93841" w:rsidP="002479EB">
      <w:pPr>
        <w:pStyle w:val="BodyText"/>
        <w:ind w:firstLine="540"/>
      </w:pPr>
      <w:r w:rsidRPr="002F35F9">
        <w:rPr>
          <w:b/>
          <w:bCs/>
        </w:rPr>
        <w:t>Методы работы:</w:t>
      </w:r>
    </w:p>
    <w:p w:rsidR="00F93841" w:rsidRDefault="00F93841" w:rsidP="002479EB">
      <w:pPr>
        <w:pStyle w:val="BodyText"/>
        <w:ind w:firstLine="540"/>
      </w:pPr>
      <w:r>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идей, свои представления в сценарий, оформление спектакля. 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 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Освоение программного материала происходит через теоретическую и практическую части, в основном преобладает практическое направление. </w:t>
      </w:r>
    </w:p>
    <w:p w:rsidR="00F93841" w:rsidRPr="002F35F9" w:rsidRDefault="00F93841" w:rsidP="002F35F9">
      <w:pPr>
        <w:pStyle w:val="BodyText"/>
        <w:ind w:firstLine="540"/>
        <w:jc w:val="center"/>
        <w:rPr>
          <w:b/>
          <w:bCs/>
        </w:rPr>
      </w:pPr>
      <w:r w:rsidRPr="002F35F9">
        <w:rPr>
          <w:b/>
          <w:bCs/>
        </w:rPr>
        <w:t>ЭТАПЫ ОБ</w:t>
      </w:r>
      <w:r>
        <w:rPr>
          <w:b/>
          <w:bCs/>
        </w:rPr>
        <w:t>У</w:t>
      </w:r>
      <w:r w:rsidRPr="002F35F9">
        <w:rPr>
          <w:b/>
          <w:bCs/>
        </w:rPr>
        <w:t>ЧЕНИЯ</w:t>
      </w:r>
    </w:p>
    <w:p w:rsidR="00F93841" w:rsidRDefault="00F93841" w:rsidP="002479EB">
      <w:pPr>
        <w:pStyle w:val="BodyText"/>
        <w:ind w:firstLine="540"/>
      </w:pPr>
      <w:r>
        <w:t xml:space="preserve">Занятие включает в себя организационную, теоретическую и практическую части. </w:t>
      </w:r>
      <w:r w:rsidRPr="002F35F9">
        <w:rPr>
          <w:b/>
          <w:bCs/>
        </w:rPr>
        <w:t>Организационный этап</w:t>
      </w:r>
      <w:r>
        <w:t xml:space="preserve"> предполагает подготовку к работе, теоретическая часть очень компактная, отражает необходимую информацию по теме. </w:t>
      </w:r>
    </w:p>
    <w:p w:rsidR="00F93841" w:rsidRDefault="00F93841" w:rsidP="002479EB">
      <w:pPr>
        <w:pStyle w:val="BodyText"/>
        <w:ind w:firstLine="540"/>
      </w:pPr>
      <w:r w:rsidRPr="002F35F9">
        <w:rPr>
          <w:b/>
          <w:bCs/>
        </w:rPr>
        <w:t>Алгоритм работы над пьесой.</w:t>
      </w:r>
      <w:r>
        <w:t xml:space="preserve"> Выбор пьесы, обсуждение её с детьми. Деление пьесы на эпизоды и пересказ их детьми. 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 </w:t>
      </w:r>
    </w:p>
    <w:p w:rsidR="00F93841" w:rsidRDefault="00F93841" w:rsidP="002479EB">
      <w:pPr>
        <w:pStyle w:val="BodyText"/>
        <w:ind w:firstLine="540"/>
      </w:pPr>
      <w:r w:rsidRPr="002F35F9">
        <w:rPr>
          <w:b/>
          <w:bCs/>
        </w:rPr>
        <w:t>Переход к тексту пьесы:</w:t>
      </w:r>
      <w:r>
        <w:t xml:space="preserve"> работа над эпизодами. Уточнение предлагаемых обстоятельств и мотивов поведения отдельных персонажей. Репетиция отдельных картин в разных составах с деталями декорации и реквизита (можно условна), с музыкальным оформлением. Репетиция всей пьесы целиком. </w:t>
      </w:r>
    </w:p>
    <w:p w:rsidR="00F93841" w:rsidRPr="002F35F9" w:rsidRDefault="00F93841" w:rsidP="002479EB">
      <w:pPr>
        <w:pStyle w:val="BodyText"/>
        <w:ind w:firstLine="540"/>
        <w:rPr>
          <w:b/>
          <w:bCs/>
        </w:rPr>
      </w:pPr>
      <w:r w:rsidRPr="002F35F9">
        <w:rPr>
          <w:b/>
          <w:bCs/>
        </w:rPr>
        <w:t>Премьера.</w:t>
      </w:r>
    </w:p>
    <w:p w:rsidR="00F93841" w:rsidRPr="001F38E4" w:rsidRDefault="00F93841" w:rsidP="002F35F9">
      <w:pPr>
        <w:pStyle w:val="BodyText"/>
        <w:ind w:firstLine="540"/>
        <w:jc w:val="center"/>
        <w:rPr>
          <w:b/>
          <w:bCs/>
        </w:rPr>
      </w:pPr>
      <w:r w:rsidRPr="001F38E4">
        <w:rPr>
          <w:b/>
          <w:bCs/>
        </w:rPr>
        <w:t>Условия реализации программы</w:t>
      </w:r>
    </w:p>
    <w:p w:rsidR="00F93841" w:rsidRPr="001F38E4" w:rsidRDefault="00F93841" w:rsidP="002F35F9">
      <w:pPr>
        <w:pStyle w:val="BodyText"/>
        <w:ind w:firstLine="540"/>
        <w:jc w:val="center"/>
        <w:rPr>
          <w:b/>
          <w:bCs/>
          <w:i/>
          <w:iCs/>
        </w:rPr>
      </w:pPr>
    </w:p>
    <w:p w:rsidR="00F93841" w:rsidRPr="001F38E4" w:rsidRDefault="00F93841" w:rsidP="002F35F9">
      <w:pPr>
        <w:pStyle w:val="BodyText"/>
        <w:ind w:firstLine="540"/>
      </w:pPr>
      <w:r>
        <w:t xml:space="preserve">Количество детей в группе – </w:t>
      </w:r>
      <w:r w:rsidRPr="001F38E4">
        <w:t>15 человек. Р</w:t>
      </w:r>
      <w:r>
        <w:t>екомендуемый возраст детей от 6-13</w:t>
      </w:r>
      <w:r w:rsidRPr="001F38E4">
        <w:t xml:space="preserve"> лет. Выполн</w:t>
      </w:r>
      <w:r>
        <w:t>ение программы рассчитано на 144</w:t>
      </w:r>
      <w:r w:rsidRPr="001F38E4">
        <w:t xml:space="preserve"> учебных часов(1-й год обучения) </w:t>
      </w:r>
      <w:r>
        <w:t>и 216 учебных часов (2-3 год обучения)</w:t>
      </w:r>
    </w:p>
    <w:p w:rsidR="00F93841" w:rsidRPr="001F38E4" w:rsidRDefault="00F93841" w:rsidP="002F35F9">
      <w:pPr>
        <w:pStyle w:val="BodyText"/>
        <w:ind w:firstLine="540"/>
      </w:pPr>
      <w:r w:rsidRPr="001F38E4">
        <w:t>Занятия в группах проводятся:</w:t>
      </w:r>
    </w:p>
    <w:p w:rsidR="00F93841" w:rsidRPr="001F38E4" w:rsidRDefault="00F93841" w:rsidP="002F35F9">
      <w:pPr>
        <w:pStyle w:val="BodyText"/>
        <w:ind w:firstLine="540"/>
      </w:pPr>
      <w:r w:rsidRPr="001F38E4">
        <w:t>Уровень подготовки детей при приеме в группу следующий:</w:t>
      </w:r>
    </w:p>
    <w:p w:rsidR="00F93841" w:rsidRPr="001F38E4" w:rsidRDefault="00F93841" w:rsidP="002F35F9">
      <w:pPr>
        <w:pStyle w:val="BodyText"/>
        <w:numPr>
          <w:ilvl w:val="0"/>
          <w:numId w:val="3"/>
        </w:numPr>
        <w:ind w:left="0" w:firstLine="540"/>
      </w:pPr>
      <w:r w:rsidRPr="001F38E4">
        <w:t>дети должны иметь навык беглого чтения текста, основы выразительного чтения;</w:t>
      </w:r>
    </w:p>
    <w:p w:rsidR="00F93841" w:rsidRPr="001F38E4" w:rsidRDefault="00F93841" w:rsidP="002F35F9">
      <w:pPr>
        <w:pStyle w:val="BodyText"/>
        <w:numPr>
          <w:ilvl w:val="0"/>
          <w:numId w:val="3"/>
        </w:numPr>
        <w:ind w:left="0" w:firstLine="540"/>
      </w:pPr>
      <w:r w:rsidRPr="001F38E4">
        <w:t>должны представлять формы работы актера театра;</w:t>
      </w:r>
    </w:p>
    <w:p w:rsidR="00F93841" w:rsidRPr="001F38E4" w:rsidRDefault="00F93841" w:rsidP="002F35F9">
      <w:pPr>
        <w:pStyle w:val="BodyText"/>
        <w:numPr>
          <w:ilvl w:val="0"/>
          <w:numId w:val="3"/>
        </w:numPr>
        <w:ind w:left="0" w:firstLine="540"/>
      </w:pPr>
      <w:r w:rsidRPr="001F38E4">
        <w:t>должны знать основы быстрого запоминания, уметь оперировать памятью.</w:t>
      </w:r>
    </w:p>
    <w:p w:rsidR="00F93841" w:rsidRPr="001F38E4" w:rsidRDefault="00F93841" w:rsidP="002F35F9">
      <w:pPr>
        <w:pStyle w:val="BodyText"/>
        <w:ind w:firstLine="540"/>
      </w:pPr>
      <w:r w:rsidRPr="001F38E4">
        <w:t>Уровень подготовленности определяется собеседованием и проведением ряда упражнений на выразительность чтения.</w:t>
      </w:r>
    </w:p>
    <w:p w:rsidR="00F93841" w:rsidRDefault="00F93841" w:rsidP="002F35F9">
      <w:pPr>
        <w:pStyle w:val="BodyText"/>
        <w:ind w:firstLine="540"/>
      </w:pPr>
      <w:r w:rsidRPr="001F38E4">
        <w:t>Для полноценной реализации данной программы необходимы определенные условия работы: возможность использования на занятиях элементы театрального костюма, реквизита, декораций. Для спектакля необходимы: сценическая площадка, репетиционный зал, выносной свет, аппаратура для музыкального оформления;  театральные костюмы, пастиж, грим, парики.</w:t>
      </w:r>
    </w:p>
    <w:p w:rsidR="00F93841" w:rsidRPr="001F38E4" w:rsidRDefault="00F93841" w:rsidP="002F35F9">
      <w:pPr>
        <w:tabs>
          <w:tab w:val="left" w:pos="709"/>
        </w:tabs>
        <w:ind w:firstLine="540"/>
        <w:jc w:val="center"/>
        <w:rPr>
          <w:b/>
          <w:bCs/>
        </w:rPr>
      </w:pPr>
      <w:r w:rsidRPr="001F38E4">
        <w:rPr>
          <w:b/>
          <w:bCs/>
        </w:rPr>
        <w:t>Формы подведения итогов и контроля</w:t>
      </w:r>
    </w:p>
    <w:p w:rsidR="00F93841" w:rsidRPr="001F38E4" w:rsidRDefault="00F93841" w:rsidP="002F35F9">
      <w:pPr>
        <w:tabs>
          <w:tab w:val="left" w:pos="709"/>
        </w:tabs>
        <w:ind w:firstLine="540"/>
        <w:jc w:val="center"/>
        <w:rPr>
          <w:b/>
          <w:bCs/>
        </w:rPr>
      </w:pPr>
    </w:p>
    <w:p w:rsidR="00F93841" w:rsidRPr="001F38E4" w:rsidRDefault="00F93841" w:rsidP="002F35F9">
      <w:pPr>
        <w:pStyle w:val="BodyText"/>
        <w:ind w:firstLine="540"/>
      </w:pPr>
      <w:r w:rsidRPr="001F38E4">
        <w:t>Для полноценной реализации данной программы используются разные виды контроля:</w:t>
      </w:r>
    </w:p>
    <w:p w:rsidR="00F93841" w:rsidRPr="001F38E4" w:rsidRDefault="00F93841" w:rsidP="002F35F9">
      <w:pPr>
        <w:pStyle w:val="BodyText"/>
        <w:numPr>
          <w:ilvl w:val="0"/>
          <w:numId w:val="4"/>
        </w:numPr>
        <w:ind w:left="0" w:firstLine="540"/>
      </w:pPr>
      <w:r w:rsidRPr="001F38E4">
        <w:t>текущий – осуществляется посредством наблюдения за деятельностью ребенка в процессе занятий;</w:t>
      </w:r>
    </w:p>
    <w:p w:rsidR="00F93841" w:rsidRPr="001F38E4" w:rsidRDefault="00F93841" w:rsidP="002F35F9">
      <w:pPr>
        <w:pStyle w:val="BodyText"/>
        <w:numPr>
          <w:ilvl w:val="0"/>
          <w:numId w:val="4"/>
        </w:numPr>
        <w:ind w:left="0" w:firstLine="540"/>
      </w:pPr>
      <w:r w:rsidRPr="001F38E4">
        <w:t>промежуточный – праздники, соревнования, занятия-зачеты, конкурсы проводимые в Доме детского творчества;</w:t>
      </w:r>
    </w:p>
    <w:p w:rsidR="00F93841" w:rsidRPr="001F38E4" w:rsidRDefault="00F93841" w:rsidP="002F35F9">
      <w:pPr>
        <w:pStyle w:val="BodyText"/>
        <w:numPr>
          <w:ilvl w:val="0"/>
          <w:numId w:val="4"/>
        </w:numPr>
        <w:ind w:left="0" w:firstLine="540"/>
      </w:pPr>
      <w:r w:rsidRPr="001F38E4">
        <w:t>итоговый – открытые занятия, спектакли, фестивали.</w:t>
      </w:r>
    </w:p>
    <w:p w:rsidR="00F93841" w:rsidRPr="001F38E4" w:rsidRDefault="00F93841" w:rsidP="002F35F9">
      <w:pPr>
        <w:pStyle w:val="BodyText"/>
        <w:ind w:firstLine="540"/>
      </w:pPr>
      <w:r w:rsidRPr="001F38E4">
        <w:t xml:space="preserve">      Мероприятия и праздники, проводимые в коллективе, являются промежуточными этапами контроля за развитием каждого ребенка, раскрытием его творческих и духовных устремлений.</w:t>
      </w:r>
    </w:p>
    <w:p w:rsidR="00F93841" w:rsidRPr="001F38E4" w:rsidRDefault="00F93841" w:rsidP="002F35F9">
      <w:pPr>
        <w:pStyle w:val="BodyText"/>
        <w:ind w:firstLine="540"/>
      </w:pPr>
      <w:r w:rsidRPr="001F38E4">
        <w:t>Творческие задания, вытекающие из содержания занятия, дают возможность текущего контроля.</w:t>
      </w:r>
    </w:p>
    <w:p w:rsidR="00F93841" w:rsidRPr="001F38E4" w:rsidRDefault="00F93841" w:rsidP="002F35F9">
      <w:pPr>
        <w:pStyle w:val="BodyText"/>
        <w:ind w:firstLine="540"/>
      </w:pPr>
      <w:r w:rsidRPr="001F38E4">
        <w:t>Открытые занятия по актерскому мастерству и сценической речи являются одной из форм итогового контроля.</w:t>
      </w:r>
    </w:p>
    <w:p w:rsidR="00F93841" w:rsidRPr="001F38E4" w:rsidRDefault="00F93841" w:rsidP="002F35F9">
      <w:pPr>
        <w:pStyle w:val="BodyText"/>
        <w:ind w:firstLine="540"/>
      </w:pPr>
      <w:r w:rsidRPr="001F38E4">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F93841" w:rsidRPr="001F38E4" w:rsidRDefault="00F93841" w:rsidP="002F35F9">
      <w:pPr>
        <w:ind w:firstLine="540"/>
        <w:jc w:val="center"/>
        <w:rPr>
          <w:b/>
          <w:bCs/>
        </w:rPr>
      </w:pPr>
      <w:r w:rsidRPr="001F38E4">
        <w:rPr>
          <w:b/>
          <w:bCs/>
        </w:rPr>
        <w:t>Прогнозируемый результат</w:t>
      </w:r>
    </w:p>
    <w:p w:rsidR="00F93841" w:rsidRPr="001F38E4" w:rsidRDefault="00F93841" w:rsidP="002F35F9">
      <w:pPr>
        <w:ind w:firstLine="540"/>
        <w:jc w:val="center"/>
        <w:rPr>
          <w:b/>
          <w:bCs/>
        </w:rPr>
      </w:pPr>
    </w:p>
    <w:p w:rsidR="00F93841" w:rsidRPr="001F38E4" w:rsidRDefault="00F93841" w:rsidP="002F35F9">
      <w:pPr>
        <w:pStyle w:val="BodyText"/>
        <w:ind w:firstLine="540"/>
        <w:rPr>
          <w:i/>
          <w:iCs/>
        </w:rPr>
      </w:pPr>
      <w:r w:rsidRPr="001F38E4">
        <w:rPr>
          <w:i/>
          <w:iCs/>
        </w:rPr>
        <w:t xml:space="preserve">По завершении 1 года </w:t>
      </w:r>
      <w:r>
        <w:rPr>
          <w:i/>
          <w:iCs/>
        </w:rPr>
        <w:t>обучения воспитанники будут</w:t>
      </w:r>
      <w:r w:rsidRPr="001F38E4">
        <w:rPr>
          <w:i/>
          <w:iCs/>
        </w:rPr>
        <w:t xml:space="preserve"> знать:</w:t>
      </w:r>
    </w:p>
    <w:p w:rsidR="00F93841" w:rsidRPr="001F38E4" w:rsidRDefault="00F93841" w:rsidP="002F35F9">
      <w:pPr>
        <w:pStyle w:val="BodyText"/>
        <w:numPr>
          <w:ilvl w:val="0"/>
          <w:numId w:val="6"/>
        </w:numPr>
        <w:ind w:left="0" w:firstLine="540"/>
      </w:pPr>
      <w:r w:rsidRPr="001F38E4">
        <w:t>особенности театра как  вида искусства,  иметь представление о видах и жанрах театрального искусства;</w:t>
      </w:r>
    </w:p>
    <w:p w:rsidR="00F93841" w:rsidRPr="001F38E4" w:rsidRDefault="00F93841" w:rsidP="002F35F9">
      <w:pPr>
        <w:pStyle w:val="BodyText"/>
        <w:numPr>
          <w:ilvl w:val="0"/>
          <w:numId w:val="6"/>
        </w:numPr>
        <w:ind w:left="0" w:firstLine="540"/>
      </w:pPr>
      <w:r w:rsidRPr="001F38E4">
        <w:t>народные истоки театрального искусства;</w:t>
      </w:r>
    </w:p>
    <w:p w:rsidR="00F93841" w:rsidRPr="001F38E4" w:rsidRDefault="00F93841" w:rsidP="002F35F9">
      <w:pPr>
        <w:pStyle w:val="BodyText"/>
        <w:numPr>
          <w:ilvl w:val="0"/>
          <w:numId w:val="6"/>
        </w:numPr>
        <w:ind w:left="0" w:firstLine="540"/>
      </w:pPr>
      <w:r w:rsidRPr="001F38E4">
        <w:t xml:space="preserve"> художественное чтение как вид исполнительского искусства;</w:t>
      </w:r>
    </w:p>
    <w:p w:rsidR="00F93841" w:rsidRPr="001F38E4" w:rsidRDefault="00F93841" w:rsidP="002F35F9">
      <w:pPr>
        <w:pStyle w:val="BodyText"/>
        <w:numPr>
          <w:ilvl w:val="0"/>
          <w:numId w:val="6"/>
        </w:numPr>
        <w:ind w:left="0" w:firstLine="540"/>
      </w:pPr>
      <w:r w:rsidRPr="001F38E4">
        <w:t>об основах сценической «лепки» фразы (логика речи).</w:t>
      </w:r>
    </w:p>
    <w:p w:rsidR="00F93841" w:rsidRPr="001F38E4" w:rsidRDefault="00F93841" w:rsidP="002F35F9">
      <w:pPr>
        <w:pStyle w:val="BodyText"/>
        <w:ind w:firstLine="540"/>
        <w:rPr>
          <w:i/>
          <w:iCs/>
        </w:rPr>
      </w:pPr>
      <w:r>
        <w:rPr>
          <w:i/>
          <w:iCs/>
        </w:rPr>
        <w:t xml:space="preserve">Будут </w:t>
      </w:r>
      <w:r w:rsidRPr="001F38E4">
        <w:rPr>
          <w:i/>
          <w:iCs/>
        </w:rPr>
        <w:t xml:space="preserve"> уметь:</w:t>
      </w:r>
    </w:p>
    <w:p w:rsidR="00F93841" w:rsidRPr="001F38E4" w:rsidRDefault="00F93841" w:rsidP="002F35F9">
      <w:pPr>
        <w:pStyle w:val="BodyText"/>
        <w:numPr>
          <w:ilvl w:val="0"/>
          <w:numId w:val="7"/>
        </w:numPr>
        <w:tabs>
          <w:tab w:val="clear" w:pos="720"/>
          <w:tab w:val="num" w:pos="1260"/>
        </w:tabs>
        <w:ind w:left="0" w:firstLine="540"/>
      </w:pPr>
      <w:r w:rsidRPr="001F38E4">
        <w:t>активизировать свою фантазию;</w:t>
      </w:r>
    </w:p>
    <w:p w:rsidR="00F93841" w:rsidRPr="001F38E4" w:rsidRDefault="00F93841" w:rsidP="002F35F9">
      <w:pPr>
        <w:pStyle w:val="BodyText"/>
        <w:numPr>
          <w:ilvl w:val="0"/>
          <w:numId w:val="7"/>
        </w:numPr>
        <w:tabs>
          <w:tab w:val="clear" w:pos="720"/>
          <w:tab w:val="num" w:pos="1260"/>
        </w:tabs>
        <w:ind w:left="0" w:firstLine="540"/>
      </w:pPr>
      <w:r w:rsidRPr="001F38E4">
        <w:t>«превращаться», преображаться с помощью изменения своего поведения место, время, ситуацию;</w:t>
      </w:r>
    </w:p>
    <w:p w:rsidR="00F93841" w:rsidRPr="001F38E4" w:rsidRDefault="00F93841" w:rsidP="002F35F9">
      <w:pPr>
        <w:pStyle w:val="BodyText"/>
        <w:numPr>
          <w:ilvl w:val="0"/>
          <w:numId w:val="7"/>
        </w:numPr>
        <w:tabs>
          <w:tab w:val="clear" w:pos="720"/>
          <w:tab w:val="num" w:pos="1260"/>
        </w:tabs>
        <w:ind w:left="0" w:firstLine="540"/>
      </w:pPr>
      <w:r w:rsidRPr="001F38E4">
        <w:t>видеть возможность разного поведения в одних и тех же предлагаемых обстоятельствах;</w:t>
      </w:r>
    </w:p>
    <w:p w:rsidR="00F93841" w:rsidRPr="001F38E4" w:rsidRDefault="00F93841" w:rsidP="002F35F9">
      <w:pPr>
        <w:pStyle w:val="BodyText"/>
        <w:numPr>
          <w:ilvl w:val="0"/>
          <w:numId w:val="7"/>
        </w:numPr>
        <w:tabs>
          <w:tab w:val="clear" w:pos="720"/>
          <w:tab w:val="num" w:pos="1260"/>
        </w:tabs>
        <w:ind w:left="0" w:firstLine="540"/>
      </w:pPr>
      <w:r w:rsidRPr="001F38E4">
        <w:t>коллективно выполнять задания;</w:t>
      </w:r>
    </w:p>
    <w:p w:rsidR="00F93841" w:rsidRPr="001F38E4" w:rsidRDefault="00F93841" w:rsidP="002F35F9">
      <w:pPr>
        <w:pStyle w:val="BodyText"/>
        <w:numPr>
          <w:ilvl w:val="0"/>
          <w:numId w:val="7"/>
        </w:numPr>
        <w:tabs>
          <w:tab w:val="clear" w:pos="720"/>
          <w:tab w:val="num" w:pos="1260"/>
        </w:tabs>
        <w:ind w:left="0" w:firstLine="540"/>
      </w:pPr>
      <w:r w:rsidRPr="001F38E4">
        <w:t>культуру суждений о себе и о других;</w:t>
      </w:r>
    </w:p>
    <w:p w:rsidR="00F93841" w:rsidRPr="001F38E4" w:rsidRDefault="00F93841" w:rsidP="002F35F9">
      <w:pPr>
        <w:pStyle w:val="BodyText"/>
        <w:numPr>
          <w:ilvl w:val="0"/>
          <w:numId w:val="7"/>
        </w:numPr>
        <w:tabs>
          <w:tab w:val="clear" w:pos="720"/>
          <w:tab w:val="num" w:pos="1260"/>
        </w:tabs>
        <w:ind w:left="0" w:firstLine="540"/>
      </w:pPr>
      <w:r w:rsidRPr="001F38E4">
        <w:t>выполнять элементы разных по стилю танцевальных форм.</w:t>
      </w:r>
    </w:p>
    <w:p w:rsidR="00F93841" w:rsidRPr="001F38E4" w:rsidRDefault="00F93841" w:rsidP="002F35F9">
      <w:pPr>
        <w:pStyle w:val="BodyText"/>
        <w:ind w:firstLine="540"/>
      </w:pPr>
      <w:r w:rsidRPr="001F38E4">
        <w:t xml:space="preserve">   Содержание занятия-зачета: открытое занятие, включающее: упражнения на память физических действий и исполнение воспитанниками текста (короткого), демонстрирующего владение «лепкой» фразы.</w:t>
      </w:r>
    </w:p>
    <w:p w:rsidR="00F93841" w:rsidRPr="001F38E4" w:rsidRDefault="00F93841" w:rsidP="002F35F9">
      <w:pPr>
        <w:ind w:firstLine="540"/>
        <w:jc w:val="both"/>
      </w:pPr>
      <w:r w:rsidRPr="001F38E4">
        <w:t>Контроль знаний и умений учащихся проводится в форме отчётного спектакля, тестирования, рефератов, творческих конкурсов, экзамена.</w:t>
      </w:r>
    </w:p>
    <w:p w:rsidR="00F93841" w:rsidRPr="001F38E4" w:rsidRDefault="00F93841" w:rsidP="002F35F9">
      <w:pPr>
        <w:pStyle w:val="BodyText"/>
        <w:ind w:firstLine="540"/>
      </w:pPr>
      <w:r w:rsidRPr="001F38E4">
        <w:t xml:space="preserve">Учащиеся, прошедшие </w:t>
      </w:r>
      <w:r>
        <w:t>обучение</w:t>
      </w:r>
      <w:r w:rsidRPr="001F38E4">
        <w:t xml:space="preserve"> по данной программе, должны получить общие сведения о театральном искусстве, теоретические знания и практические навыки:</w:t>
      </w:r>
    </w:p>
    <w:p w:rsidR="00F93841" w:rsidRPr="001F38E4" w:rsidRDefault="00F93841" w:rsidP="002F35F9">
      <w:pPr>
        <w:pStyle w:val="BodyText"/>
        <w:numPr>
          <w:ilvl w:val="0"/>
          <w:numId w:val="5"/>
        </w:numPr>
        <w:ind w:left="0" w:firstLine="540"/>
      </w:pPr>
      <w:r w:rsidRPr="001F38E4">
        <w:t>пользования театральными понятиями и терминами: «этюд», «действие», «событие», «конфликт», «образ», «пауза» и т.д.;</w:t>
      </w:r>
    </w:p>
    <w:p w:rsidR="00F93841" w:rsidRPr="001F38E4" w:rsidRDefault="00F93841" w:rsidP="002F35F9">
      <w:pPr>
        <w:pStyle w:val="BodyText"/>
        <w:numPr>
          <w:ilvl w:val="0"/>
          <w:numId w:val="5"/>
        </w:numPr>
        <w:ind w:left="0" w:firstLine="540"/>
      </w:pPr>
      <w:r w:rsidRPr="001F38E4">
        <w:t>использование полученных практических навыков при работе над внешним обликом героя – гримом, костюмом, прической;</w:t>
      </w:r>
    </w:p>
    <w:p w:rsidR="00F93841" w:rsidRPr="001F38E4" w:rsidRDefault="00F93841" w:rsidP="002F35F9">
      <w:pPr>
        <w:pStyle w:val="BodyText"/>
        <w:numPr>
          <w:ilvl w:val="0"/>
          <w:numId w:val="5"/>
        </w:numPr>
        <w:ind w:left="0" w:firstLine="540"/>
      </w:pPr>
      <w:r w:rsidRPr="001F38E4">
        <w:t>использование необходимых актерских навыков: свободно взаимодействовать с партнером, действовать в предлагаемых обстоятельствах, импровизировать, сосредотачивать внимание, «включать» эмоциональную память, общаться со зрителем;</w:t>
      </w:r>
    </w:p>
    <w:p w:rsidR="00F93841" w:rsidRPr="001F38E4" w:rsidRDefault="00F93841" w:rsidP="002F35F9">
      <w:pPr>
        <w:pStyle w:val="BodyText"/>
        <w:numPr>
          <w:ilvl w:val="0"/>
          <w:numId w:val="5"/>
        </w:numPr>
        <w:ind w:left="0" w:firstLine="540"/>
      </w:pPr>
      <w:r w:rsidRPr="001F38E4">
        <w:t>владения необходимыми навыками пластической выразительности и сценической речи;</w:t>
      </w:r>
    </w:p>
    <w:p w:rsidR="00F93841" w:rsidRPr="001F38E4" w:rsidRDefault="00F93841" w:rsidP="002F35F9">
      <w:pPr>
        <w:pStyle w:val="BodyText"/>
        <w:numPr>
          <w:ilvl w:val="0"/>
          <w:numId w:val="5"/>
        </w:numPr>
        <w:ind w:left="0" w:firstLine="540"/>
      </w:pPr>
      <w:r w:rsidRPr="001F38E4">
        <w:t>активного проявления своих индивидуальных способностей в работе над общим делом – оформлении декораций, записей фонограмм.</w:t>
      </w:r>
    </w:p>
    <w:p w:rsidR="00F93841" w:rsidRPr="001F38E4" w:rsidRDefault="00F93841" w:rsidP="002F35F9">
      <w:pPr>
        <w:pStyle w:val="BodyText"/>
        <w:ind w:firstLine="540"/>
      </w:pPr>
      <w:r w:rsidRPr="001F38E4">
        <w:t>А главное, стремиться к постоянному духовному совершенствованию, расширению своего культурного кругозора.</w:t>
      </w:r>
    </w:p>
    <w:p w:rsidR="00F93841" w:rsidRPr="001F38E4" w:rsidRDefault="00F93841" w:rsidP="002F35F9">
      <w:pPr>
        <w:pStyle w:val="BodyText"/>
        <w:ind w:firstLine="540"/>
      </w:pPr>
      <w:r w:rsidRPr="001F38E4">
        <w:t xml:space="preserve">При анализе уровня усвоения программного материала воспитанниками педагог использует </w:t>
      </w:r>
      <w:r w:rsidRPr="001F38E4">
        <w:rPr>
          <w:i/>
          <w:iCs/>
        </w:rPr>
        <w:t>карты достижений обучающихся</w:t>
      </w:r>
      <w:r w:rsidRPr="001F38E4">
        <w:t>, где усвоение программного материала и развитие других качеств ребенка определяются по трем уровням:</w:t>
      </w:r>
    </w:p>
    <w:p w:rsidR="00F93841" w:rsidRPr="001F38E4" w:rsidRDefault="00F93841" w:rsidP="002F35F9">
      <w:pPr>
        <w:numPr>
          <w:ilvl w:val="0"/>
          <w:numId w:val="8"/>
        </w:numPr>
        <w:ind w:left="0" w:firstLine="540"/>
        <w:jc w:val="both"/>
      </w:pPr>
      <w:r w:rsidRPr="001F38E4">
        <w:rPr>
          <w:b/>
          <w:bCs/>
        </w:rPr>
        <w:t xml:space="preserve">максимальный – </w:t>
      </w:r>
      <w:r w:rsidRPr="001F38E4">
        <w:t>программный материал усвоен обучающимся полностью, воспитанник имеет высокие достижения (победитель международных, всероссийских, областных конкурсов, района и т.д.);</w:t>
      </w:r>
    </w:p>
    <w:p w:rsidR="00F93841" w:rsidRPr="001F38E4" w:rsidRDefault="00F93841" w:rsidP="002F35F9">
      <w:pPr>
        <w:numPr>
          <w:ilvl w:val="0"/>
          <w:numId w:val="8"/>
        </w:numPr>
        <w:ind w:left="0" w:firstLine="540"/>
        <w:jc w:val="both"/>
      </w:pPr>
      <w:r w:rsidRPr="001F38E4">
        <w:rPr>
          <w:b/>
          <w:bCs/>
        </w:rPr>
        <w:t>средний –</w:t>
      </w:r>
      <w:r w:rsidRPr="001F38E4">
        <w:t xml:space="preserve"> усвоение программы в полном объеме, при наличии несущественных ошибок; участвует в смотрах конкурсах и др. на уровне Дома детского творчества, посёлка.</w:t>
      </w:r>
    </w:p>
    <w:p w:rsidR="00F93841" w:rsidRPr="001F38E4" w:rsidRDefault="00F93841" w:rsidP="002F35F9">
      <w:pPr>
        <w:numPr>
          <w:ilvl w:val="0"/>
          <w:numId w:val="8"/>
        </w:numPr>
        <w:ind w:left="0" w:firstLine="540"/>
        <w:jc w:val="both"/>
      </w:pPr>
      <w:r w:rsidRPr="001F38E4">
        <w:rPr>
          <w:b/>
          <w:bCs/>
        </w:rPr>
        <w:t>минимальный –</w:t>
      </w:r>
      <w:r w:rsidRPr="001F38E4">
        <w:t xml:space="preserve"> усвоение программы в неполном объеме, допускает существенные ошибки в теоретических и практических заданиях; участвует в конкурсах на уровне коллектива.</w:t>
      </w:r>
    </w:p>
    <w:p w:rsidR="00F93841" w:rsidRDefault="00F93841" w:rsidP="002F35F9">
      <w:pPr>
        <w:pStyle w:val="BodyText"/>
        <w:ind w:left="360"/>
      </w:pPr>
      <w:r w:rsidRPr="002F35F9">
        <w:rPr>
          <w:b/>
          <w:bCs/>
        </w:rPr>
        <w:t>Планируемые результаты освоения программы:</w:t>
      </w:r>
    </w:p>
    <w:p w:rsidR="00F93841" w:rsidRDefault="00F93841" w:rsidP="002F35F9">
      <w:pPr>
        <w:pStyle w:val="BodyText"/>
        <w:numPr>
          <w:ilvl w:val="0"/>
          <w:numId w:val="8"/>
        </w:numPr>
      </w:pPr>
      <w:r>
        <w:t>Учащиеся должны знать правила поведения зрителя, этикет в театре до, во время и после спектакля;</w:t>
      </w:r>
    </w:p>
    <w:p w:rsidR="00F93841" w:rsidRDefault="00F93841" w:rsidP="002F35F9">
      <w:pPr>
        <w:pStyle w:val="BodyText"/>
        <w:numPr>
          <w:ilvl w:val="0"/>
          <w:numId w:val="8"/>
        </w:numPr>
      </w:pPr>
      <w:r>
        <w:t xml:space="preserve"> виды и жанры театрального искусства (опера, балет, драма; комедия, трагедия; и т.д.); чётко произносить в разных темпах 8-10 скороговорок; наизусть стихотворения русских авторов. </w:t>
      </w:r>
    </w:p>
    <w:p w:rsidR="00F93841" w:rsidRDefault="00F93841" w:rsidP="002F35F9">
      <w:pPr>
        <w:pStyle w:val="BodyText"/>
        <w:numPr>
          <w:ilvl w:val="0"/>
          <w:numId w:val="8"/>
        </w:numPr>
      </w:pPr>
      <w:r>
        <w:t xml:space="preserve">Учащиеся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w:t>
      </w:r>
    </w:p>
    <w:p w:rsidR="00F93841" w:rsidRDefault="00F93841" w:rsidP="002F35F9">
      <w:pPr>
        <w:pStyle w:val="BodyText"/>
        <w:numPr>
          <w:ilvl w:val="0"/>
          <w:numId w:val="8"/>
        </w:numPr>
      </w:pPr>
      <w:r>
        <w:t xml:space="preserve">произносить скороговорку и стихотворный текст в движении и разных позах; </w:t>
      </w:r>
    </w:p>
    <w:p w:rsidR="00F93841" w:rsidRDefault="00F93841" w:rsidP="002F35F9">
      <w:pPr>
        <w:pStyle w:val="BodyText"/>
        <w:numPr>
          <w:ilvl w:val="0"/>
          <w:numId w:val="8"/>
        </w:numPr>
      </w:pPr>
      <w:r>
        <w:t>произносить на одном дыхании длинную фразу или четверостишие;</w:t>
      </w:r>
    </w:p>
    <w:p w:rsidR="00F93841" w:rsidRDefault="00F93841" w:rsidP="002F35F9">
      <w:pPr>
        <w:pStyle w:val="BodyText"/>
        <w:numPr>
          <w:ilvl w:val="0"/>
          <w:numId w:val="8"/>
        </w:numPr>
      </w:pPr>
      <w:r>
        <w:t xml:space="preserve"> произносить одну и ту же фразу или скороговорку с разными интонациями; </w:t>
      </w:r>
    </w:p>
    <w:p w:rsidR="00F93841" w:rsidRDefault="00F93841" w:rsidP="002F35F9">
      <w:pPr>
        <w:pStyle w:val="BodyText"/>
        <w:numPr>
          <w:ilvl w:val="0"/>
          <w:numId w:val="8"/>
        </w:numPr>
      </w:pPr>
      <w:r>
        <w:t xml:space="preserve">читать наизусть стихотворный текст, правильно произнося слова и расставляя логические ударения; </w:t>
      </w:r>
    </w:p>
    <w:p w:rsidR="00F93841" w:rsidRDefault="00F93841" w:rsidP="002F35F9">
      <w:pPr>
        <w:pStyle w:val="BodyText"/>
        <w:numPr>
          <w:ilvl w:val="0"/>
          <w:numId w:val="8"/>
        </w:numPr>
      </w:pPr>
      <w:r>
        <w:t>строить диалог с партнером на заданную тему;</w:t>
      </w:r>
    </w:p>
    <w:p w:rsidR="00F93841" w:rsidRDefault="00F93841" w:rsidP="002F35F9">
      <w:pPr>
        <w:pStyle w:val="BodyText"/>
        <w:numPr>
          <w:ilvl w:val="0"/>
          <w:numId w:val="8"/>
        </w:numPr>
      </w:pPr>
      <w:r>
        <w:t xml:space="preserve"> подбирать рифму к заданному слову и составлять диалог между сказочными героями.</w:t>
      </w:r>
    </w:p>
    <w:p w:rsidR="00F93841" w:rsidRDefault="00F93841" w:rsidP="0033420D">
      <w:pPr>
        <w:pStyle w:val="BodyText"/>
      </w:pPr>
    </w:p>
    <w:p w:rsidR="00F93841" w:rsidRPr="00A772E0" w:rsidRDefault="00F93841" w:rsidP="00F9793E">
      <w:pPr>
        <w:pStyle w:val="c40"/>
        <w:jc w:val="center"/>
        <w:rPr>
          <w:b/>
          <w:bCs/>
        </w:rPr>
      </w:pPr>
      <w:r>
        <w:rPr>
          <w:rStyle w:val="c5"/>
          <w:b/>
          <w:bCs/>
        </w:rPr>
        <w:t>Методическое обеспечение программы</w:t>
      </w:r>
    </w:p>
    <w:p w:rsidR="00F93841" w:rsidRDefault="00F93841" w:rsidP="00F9793E">
      <w:pPr>
        <w:pStyle w:val="c9"/>
        <w:spacing w:before="0" w:beforeAutospacing="0" w:after="0" w:afterAutospacing="0"/>
        <w:ind w:firstLine="426"/>
        <w:jc w:val="both"/>
      </w:pPr>
      <w:r>
        <w:rPr>
          <w:rStyle w:val="c1"/>
        </w:rPr>
        <w:t xml:space="preserve">Работа по программе строится с учетом ближних и дальних перспектив. При ее планировании педагог определяет общую задачу для учащихся на предстоящий год, затем более подробно разрабатывает план на каждую четверть года. Квартальное планирование работы делает разработку плана по месяцам более легкой, удобной, при этом составляются подробные разработки для обеспечения образовательного процесса – конспекты, планы занятий, походов объединения, сценарии, разнообразный информационный материал, рефераты, лекции по темам программы и др. </w:t>
      </w:r>
    </w:p>
    <w:p w:rsidR="00F93841" w:rsidRDefault="00F93841" w:rsidP="00F9793E">
      <w:pPr>
        <w:pStyle w:val="c9"/>
        <w:tabs>
          <w:tab w:val="left" w:pos="426"/>
        </w:tabs>
        <w:spacing w:before="0" w:beforeAutospacing="0" w:after="0" w:afterAutospacing="0"/>
        <w:ind w:firstLine="426"/>
        <w:jc w:val="both"/>
      </w:pPr>
      <w:r>
        <w:rPr>
          <w:rStyle w:val="c1"/>
        </w:rPr>
        <w:t>Теоретические и практические занятия проводятся с привлечением дидактических материалов - разработок для проведения занятий (таблицы, презентации, тесты, анкеты, вопросники, контрольные упражнения, и др.).</w:t>
      </w:r>
    </w:p>
    <w:p w:rsidR="00F93841" w:rsidRDefault="00F93841" w:rsidP="00F9793E">
      <w:pPr>
        <w:pStyle w:val="c9"/>
        <w:spacing w:before="0" w:beforeAutospacing="0" w:after="0" w:afterAutospacing="0"/>
        <w:ind w:firstLine="426"/>
        <w:jc w:val="both"/>
      </w:pPr>
      <w:r>
        <w:rPr>
          <w:rStyle w:val="c20"/>
        </w:rPr>
        <w:t xml:space="preserve">Образовательный процесс включает в себя </w:t>
      </w:r>
      <w:r>
        <w:rPr>
          <w:rStyle w:val="c2"/>
        </w:rPr>
        <w:t>различные методы обучения</w:t>
      </w:r>
      <w:r>
        <w:rPr>
          <w:rStyle w:val="c1"/>
        </w:rPr>
        <w:t>: репродуктивный (педагог ставит проблему и вместе с учащимися ищет пути ее решения), поисково-исследовательский, эвристический.   Методы обучения осуществляют   четыре основные функции: функцию сообщения информации; функцию обучения учащихся практическим умениям и навыкам; функцию учения, обеспечивающую познавательную деятельность самих учащихся, функцию руководства познавательной деятельностью учащихся.</w:t>
      </w:r>
    </w:p>
    <w:p w:rsidR="00F93841" w:rsidRDefault="00F93841" w:rsidP="00F9793E">
      <w:pPr>
        <w:pStyle w:val="c9"/>
        <w:spacing w:before="0" w:beforeAutospacing="0" w:after="0" w:afterAutospacing="0"/>
        <w:ind w:firstLine="426"/>
        <w:jc w:val="both"/>
      </w:pPr>
      <w:r>
        <w:rPr>
          <w:rStyle w:val="c1"/>
        </w:rPr>
        <w:t xml:space="preserve">Учебный процесс идёт в виде игр, бесед, создания постановок, проведения флешмобов, круглых столов, обсуждение с применением понятия «мозговой штурм». </w:t>
      </w:r>
    </w:p>
    <w:p w:rsidR="00F93841" w:rsidRDefault="00F93841" w:rsidP="00F9793E">
      <w:pPr>
        <w:pStyle w:val="c9"/>
        <w:spacing w:before="0" w:beforeAutospacing="0" w:after="0" w:afterAutospacing="0"/>
        <w:jc w:val="both"/>
      </w:pPr>
      <w:r>
        <w:rPr>
          <w:rStyle w:val="c1"/>
        </w:rPr>
        <w:t xml:space="preserve">В особенность организации учебного процесса активно включена возможность практического вовлечения учащихся в предметную деятельность. Используется дидактический материал. </w:t>
      </w:r>
    </w:p>
    <w:p w:rsidR="00F93841" w:rsidRDefault="00F93841" w:rsidP="00F9793E">
      <w:pPr>
        <w:pStyle w:val="c9"/>
        <w:spacing w:before="0" w:beforeAutospacing="0" w:after="0" w:afterAutospacing="0"/>
        <w:ind w:firstLine="426"/>
        <w:jc w:val="both"/>
      </w:pPr>
      <w:r>
        <w:rPr>
          <w:rStyle w:val="c1"/>
        </w:rPr>
        <w:t>Формы проведения занятий с младшими учащимися:</w:t>
      </w:r>
    </w:p>
    <w:p w:rsidR="00F93841" w:rsidRDefault="00F93841" w:rsidP="00F9793E">
      <w:pPr>
        <w:pStyle w:val="c9"/>
        <w:spacing w:before="0" w:beforeAutospacing="0" w:after="0" w:afterAutospacing="0"/>
        <w:jc w:val="both"/>
      </w:pPr>
      <w:r>
        <w:rPr>
          <w:rStyle w:val="c1"/>
        </w:rPr>
        <w:t>- игра;</w:t>
      </w:r>
    </w:p>
    <w:p w:rsidR="00F93841" w:rsidRDefault="00F93841" w:rsidP="00F9793E">
      <w:pPr>
        <w:pStyle w:val="c9"/>
        <w:spacing w:before="0" w:beforeAutospacing="0" w:after="0" w:afterAutospacing="0"/>
        <w:jc w:val="both"/>
      </w:pPr>
      <w:r>
        <w:rPr>
          <w:rStyle w:val="c1"/>
        </w:rPr>
        <w:t>- диалог;</w:t>
      </w:r>
    </w:p>
    <w:p w:rsidR="00F93841" w:rsidRDefault="00F93841" w:rsidP="00F9793E">
      <w:pPr>
        <w:pStyle w:val="c9"/>
        <w:spacing w:before="0" w:beforeAutospacing="0" w:after="0" w:afterAutospacing="0"/>
        <w:jc w:val="both"/>
      </w:pPr>
      <w:r>
        <w:rPr>
          <w:rStyle w:val="c1"/>
        </w:rPr>
        <w:t>- слушание;</w:t>
      </w:r>
    </w:p>
    <w:p w:rsidR="00F93841" w:rsidRDefault="00F93841" w:rsidP="00F9793E">
      <w:pPr>
        <w:pStyle w:val="c9"/>
        <w:spacing w:before="0" w:beforeAutospacing="0" w:after="0" w:afterAutospacing="0"/>
        <w:jc w:val="both"/>
      </w:pPr>
      <w:r>
        <w:rPr>
          <w:rStyle w:val="c1"/>
        </w:rPr>
        <w:t>- импровизация.</w:t>
      </w:r>
    </w:p>
    <w:p w:rsidR="00F93841" w:rsidRDefault="00F93841" w:rsidP="00F9793E">
      <w:pPr>
        <w:pStyle w:val="c9"/>
        <w:spacing w:before="0" w:beforeAutospacing="0" w:after="0" w:afterAutospacing="0"/>
        <w:ind w:firstLine="426"/>
        <w:jc w:val="both"/>
      </w:pPr>
      <w:r>
        <w:rPr>
          <w:rStyle w:val="c1"/>
        </w:rPr>
        <w:t>Занятия в группах среднего и старшего возраста проходят в самых разнообразных формах:</w:t>
      </w:r>
    </w:p>
    <w:p w:rsidR="00F93841" w:rsidRDefault="00F93841" w:rsidP="00F9793E">
      <w:pPr>
        <w:pStyle w:val="c9"/>
        <w:spacing w:before="0" w:beforeAutospacing="0" w:after="0" w:afterAutospacing="0"/>
        <w:jc w:val="both"/>
      </w:pPr>
      <w:r>
        <w:rPr>
          <w:rStyle w:val="c1"/>
        </w:rPr>
        <w:t>- тренинги;</w:t>
      </w:r>
    </w:p>
    <w:p w:rsidR="00F93841" w:rsidRDefault="00F93841" w:rsidP="00F9793E">
      <w:pPr>
        <w:pStyle w:val="c9"/>
        <w:spacing w:before="0" w:beforeAutospacing="0" w:after="0" w:afterAutospacing="0"/>
        <w:jc w:val="both"/>
      </w:pPr>
      <w:r>
        <w:rPr>
          <w:rStyle w:val="c1"/>
        </w:rPr>
        <w:t>- репетиции;</w:t>
      </w:r>
    </w:p>
    <w:p w:rsidR="00F93841" w:rsidRDefault="00F93841" w:rsidP="00F9793E">
      <w:pPr>
        <w:pStyle w:val="c9"/>
        <w:spacing w:before="0" w:beforeAutospacing="0" w:after="0" w:afterAutospacing="0"/>
        <w:jc w:val="both"/>
      </w:pPr>
      <w:r>
        <w:rPr>
          <w:rStyle w:val="c1"/>
        </w:rPr>
        <w:t>- занятия малыми группами (3-5 человек).</w:t>
      </w:r>
    </w:p>
    <w:p w:rsidR="00F93841" w:rsidRDefault="00F93841" w:rsidP="00F9793E">
      <w:pPr>
        <w:pStyle w:val="c9"/>
        <w:spacing w:before="0" w:beforeAutospacing="0" w:after="0" w:afterAutospacing="0"/>
        <w:ind w:firstLine="426"/>
        <w:jc w:val="both"/>
      </w:pPr>
      <w:r>
        <w:rPr>
          <w:rStyle w:val="c1"/>
        </w:rPr>
        <w:t>Работа старшей группы строится вокруг целостного художественного произведения, программы:</w:t>
      </w:r>
    </w:p>
    <w:p w:rsidR="00F93841" w:rsidRDefault="00F93841" w:rsidP="00F9793E">
      <w:pPr>
        <w:pStyle w:val="c9"/>
        <w:spacing w:before="0" w:beforeAutospacing="0" w:after="0" w:afterAutospacing="0"/>
        <w:jc w:val="both"/>
      </w:pPr>
      <w:r>
        <w:rPr>
          <w:rStyle w:val="c1"/>
        </w:rPr>
        <w:t>- спектакля;</w:t>
      </w:r>
    </w:p>
    <w:p w:rsidR="00F93841" w:rsidRDefault="00F93841" w:rsidP="00F9793E">
      <w:pPr>
        <w:pStyle w:val="c9"/>
        <w:spacing w:before="0" w:beforeAutospacing="0" w:after="0" w:afterAutospacing="0"/>
        <w:jc w:val="both"/>
      </w:pPr>
      <w:r>
        <w:rPr>
          <w:rStyle w:val="c1"/>
        </w:rPr>
        <w:t>- досуговых мероприятий (в течение учебного года)</w:t>
      </w:r>
    </w:p>
    <w:p w:rsidR="00F93841" w:rsidRDefault="00F93841" w:rsidP="00F9793E">
      <w:pPr>
        <w:pStyle w:val="c9"/>
        <w:spacing w:before="0" w:beforeAutospacing="0" w:after="0" w:afterAutospacing="0"/>
        <w:ind w:firstLine="426"/>
        <w:jc w:val="both"/>
      </w:pPr>
      <w:r>
        <w:rPr>
          <w:rStyle w:val="c1"/>
        </w:rPr>
        <w:t>Постоянный поиск новых форм и методов организации образовательного процесса позволяет организовать работу с детьми более разнообразно, эмоционально, информационно насыщено.</w:t>
      </w:r>
    </w:p>
    <w:p w:rsidR="00F93841" w:rsidRDefault="00F93841" w:rsidP="00F9793E">
      <w:pPr>
        <w:pStyle w:val="c9"/>
        <w:spacing w:before="0" w:beforeAutospacing="0" w:after="0" w:afterAutospacing="0"/>
        <w:jc w:val="both"/>
      </w:pPr>
      <w:r>
        <w:rPr>
          <w:rStyle w:val="c1"/>
        </w:rPr>
        <w:t>На занятиях создается доброжелательная атмосфера, оказывается помощь ребенку в раскрытии себя в общении и творчестве. Большое значение в формировании творческих способностей детей отводится тренингу, который проводится с учетом возрастных особенностей детей.</w:t>
      </w:r>
    </w:p>
    <w:p w:rsidR="00F93841" w:rsidRDefault="00F93841" w:rsidP="00F9793E">
      <w:pPr>
        <w:pStyle w:val="c9"/>
        <w:tabs>
          <w:tab w:val="left" w:pos="426"/>
        </w:tabs>
        <w:spacing w:before="0" w:beforeAutospacing="0" w:after="0" w:afterAutospacing="0"/>
        <w:ind w:firstLine="426"/>
        <w:jc w:val="both"/>
      </w:pPr>
      <w:r>
        <w:rPr>
          <w:rStyle w:val="c1"/>
        </w:rPr>
        <w:t>Программой предусмотрены наблюдение и контроль за развитием личности учащихся, осуществляемые в ходе проведения анкетирования и диагностики. Результаты диагностики, анкетные данные позволяют педагогу лучше узнать детей, проанализировать межличностные отношения в группе, выбрать эффективные направления деятельности по сплочению коллектива, пробудить в детях желание прийти на помощь друг другу.</w:t>
      </w:r>
    </w:p>
    <w:p w:rsidR="00F93841" w:rsidRDefault="00F93841" w:rsidP="00F9793E">
      <w:pPr>
        <w:pStyle w:val="c9"/>
        <w:spacing w:before="0" w:beforeAutospacing="0" w:after="0" w:afterAutospacing="0"/>
        <w:ind w:firstLine="426"/>
        <w:jc w:val="both"/>
      </w:pPr>
      <w:r>
        <w:rPr>
          <w:rStyle w:val="c1"/>
        </w:rPr>
        <w:t>На начальном этапе обучения программой предусмотрено выявление интересов, склонностей, потребностей учащихся, уровень мотивации, творческой активности. В конце каждого учебного года проводится повторная диагностика с использованием вышеуказанных методик с целью отслеживания динамики развития личности учащихся.</w:t>
      </w:r>
    </w:p>
    <w:p w:rsidR="00F93841" w:rsidRDefault="00F93841" w:rsidP="00F9793E">
      <w:pPr>
        <w:pStyle w:val="c9"/>
        <w:spacing w:before="0" w:beforeAutospacing="0" w:after="0" w:afterAutospacing="0"/>
        <w:jc w:val="both"/>
      </w:pPr>
      <w:r>
        <w:rPr>
          <w:rStyle w:val="c1"/>
        </w:rPr>
        <w:t>В связи с тем, что учащиеся проживают в сельской местности, большинство из них не были в театре, в концертных залах, поэтому проводятся виртуальные экскурсии, беседы. Практикуется обмен опытом с другими детскими коллективами.</w:t>
      </w:r>
    </w:p>
    <w:p w:rsidR="00F93841" w:rsidRDefault="00F93841" w:rsidP="00F9793E">
      <w:pPr>
        <w:pStyle w:val="c9"/>
        <w:spacing w:before="0" w:beforeAutospacing="0" w:after="0" w:afterAutospacing="0"/>
        <w:ind w:firstLine="426"/>
        <w:jc w:val="both"/>
      </w:pPr>
      <w:r>
        <w:rPr>
          <w:rStyle w:val="c20"/>
        </w:rPr>
        <w:t xml:space="preserve">Обучение проводится с использованием различных </w:t>
      </w:r>
      <w:r>
        <w:rPr>
          <w:rStyle w:val="c2"/>
        </w:rPr>
        <w:t>технологий</w:t>
      </w:r>
      <w:r>
        <w:rPr>
          <w:rStyle w:val="c1"/>
        </w:rPr>
        <w:t xml:space="preserve"> (игровые, групповые, проблемного обучения, дифференцированной, коллективной творческой деятельности, развивающего и дистанционного обучения). Чередуются различные виды деятельности (игровая, исследовательская, творческая), направленные на формирование продуктивной устойчивой мотивации к выбранному виду деятельности. Детский организм очень хрупок. Воздействие на него больших физических или умственных нагрузок может привести к нежелательным последствиям. Во избежание этого большое внимание уделяется сохранению и укреплению здоровья детей, развитию пластики, координации движений, формированию осанки, укреплению мышечной системы. Используются здоровьесберегающие технологии (релаксационные упражнения, динамические паузы, спортивные игры, соревнования). При работе с детьми учитываются индивидуальные особенности каждого ребёнка </w:t>
      </w:r>
    </w:p>
    <w:p w:rsidR="00F93841" w:rsidRDefault="00F93841" w:rsidP="00F9793E">
      <w:pPr>
        <w:pStyle w:val="c9"/>
        <w:spacing w:before="0" w:beforeAutospacing="0" w:after="0" w:afterAutospacing="0"/>
        <w:ind w:firstLine="426"/>
        <w:jc w:val="both"/>
      </w:pPr>
      <w:r>
        <w:rPr>
          <w:rStyle w:val="c1"/>
        </w:rPr>
        <w:t xml:space="preserve">Важным является развитие интереса и самостоятельности у детей. Большое внимание уделяется обучению самостоятельно готовиться к мероприятиям, проводить их, работать с литературой, поощрять и стимулировать выдвижение новых идей, разрушающих привычные стереотипы и общепринятые взгляды; — учить детей оценивать результаты работы с помощью разнообразных критериев, поощрять оценивание работы самими учащимися. </w:t>
      </w:r>
    </w:p>
    <w:p w:rsidR="00F93841" w:rsidRDefault="00F93841" w:rsidP="00F9793E">
      <w:pPr>
        <w:pStyle w:val="c9"/>
        <w:spacing w:before="0" w:beforeAutospacing="0" w:after="0" w:afterAutospacing="0"/>
        <w:ind w:firstLine="426"/>
        <w:jc w:val="both"/>
      </w:pPr>
      <w:r>
        <w:rPr>
          <w:rStyle w:val="c20"/>
        </w:rPr>
        <w:t>В </w:t>
      </w:r>
      <w:r>
        <w:rPr>
          <w:rStyle w:val="c1"/>
        </w:rPr>
        <w:t>основу данной программы положены следующие педагогические       принципы:</w:t>
      </w:r>
    </w:p>
    <w:p w:rsidR="00F93841" w:rsidRDefault="00F93841" w:rsidP="00F9793E">
      <w:pPr>
        <w:pStyle w:val="c9"/>
        <w:spacing w:before="0" w:beforeAutospacing="0" w:after="0" w:afterAutospacing="0"/>
        <w:jc w:val="both"/>
      </w:pPr>
      <w:r>
        <w:rPr>
          <w:rStyle w:val="c1"/>
        </w:rPr>
        <w:t>- принцип гуманизации;</w:t>
      </w:r>
    </w:p>
    <w:p w:rsidR="00F93841" w:rsidRDefault="00F93841" w:rsidP="00F9793E">
      <w:pPr>
        <w:pStyle w:val="c9"/>
        <w:spacing w:before="0" w:beforeAutospacing="0" w:after="0" w:afterAutospacing="0"/>
        <w:jc w:val="both"/>
      </w:pPr>
      <w:r>
        <w:rPr>
          <w:rStyle w:val="c1"/>
        </w:rPr>
        <w:t>- принцип природосообразности и культуросообразности;</w:t>
      </w:r>
    </w:p>
    <w:p w:rsidR="00F93841" w:rsidRDefault="00F93841" w:rsidP="00F9793E">
      <w:pPr>
        <w:pStyle w:val="c9"/>
        <w:spacing w:before="0" w:beforeAutospacing="0" w:after="0" w:afterAutospacing="0"/>
        <w:jc w:val="both"/>
      </w:pPr>
      <w:r>
        <w:rPr>
          <w:rStyle w:val="c1"/>
        </w:rPr>
        <w:t>- принцип самоценности личности;</w:t>
      </w:r>
    </w:p>
    <w:p w:rsidR="00F93841" w:rsidRDefault="00F93841" w:rsidP="00F9793E">
      <w:pPr>
        <w:pStyle w:val="c9"/>
        <w:spacing w:before="0" w:beforeAutospacing="0" w:after="0" w:afterAutospacing="0"/>
        <w:jc w:val="both"/>
      </w:pPr>
      <w:r>
        <w:rPr>
          <w:rStyle w:val="c1"/>
        </w:rPr>
        <w:t>- принцип увлекательности;</w:t>
      </w:r>
    </w:p>
    <w:p w:rsidR="00F93841" w:rsidRDefault="00F93841" w:rsidP="00F9793E">
      <w:pPr>
        <w:pStyle w:val="c9"/>
        <w:spacing w:before="0" w:beforeAutospacing="0" w:after="0" w:afterAutospacing="0"/>
        <w:jc w:val="both"/>
      </w:pPr>
      <w:r>
        <w:rPr>
          <w:rStyle w:val="c1"/>
        </w:rPr>
        <w:t>- принцип креативности.</w:t>
      </w:r>
    </w:p>
    <w:p w:rsidR="00F93841" w:rsidRDefault="00F93841" w:rsidP="00F9793E">
      <w:pPr>
        <w:pStyle w:val="c9"/>
        <w:spacing w:before="0" w:beforeAutospacing="0" w:after="0" w:afterAutospacing="0"/>
        <w:ind w:firstLine="426"/>
        <w:jc w:val="both"/>
      </w:pPr>
      <w:r>
        <w:rPr>
          <w:rStyle w:val="c1"/>
        </w:rPr>
        <w:t>Комплексно-целевой подход к образовательному процессу предполагает:</w:t>
      </w:r>
    </w:p>
    <w:p w:rsidR="00F93841" w:rsidRDefault="00F93841" w:rsidP="00F9793E">
      <w:pPr>
        <w:pStyle w:val="c9"/>
        <w:spacing w:before="0" w:beforeAutospacing="0" w:after="0" w:afterAutospacing="0"/>
        <w:jc w:val="both"/>
      </w:pPr>
      <w:r>
        <w:rPr>
          <w:rStyle w:val="c1"/>
        </w:rPr>
        <w:t>- дифференцированный подбор основных средств обучения и воспитания;</w:t>
      </w:r>
    </w:p>
    <w:p w:rsidR="00F93841" w:rsidRDefault="00F93841" w:rsidP="00F9793E">
      <w:pPr>
        <w:pStyle w:val="c9"/>
        <w:spacing w:before="0" w:beforeAutospacing="0" w:after="0" w:afterAutospacing="0"/>
        <w:jc w:val="both"/>
      </w:pPr>
      <w:r>
        <w:rPr>
          <w:rStyle w:val="c1"/>
        </w:rPr>
        <w:t>- демократический стиль общения и творческое сотрудничество педагога и учащихся;</w:t>
      </w:r>
    </w:p>
    <w:p w:rsidR="00F93841" w:rsidRDefault="00F93841" w:rsidP="00F9793E">
      <w:pPr>
        <w:pStyle w:val="c9"/>
        <w:spacing w:before="0" w:beforeAutospacing="0" w:after="0" w:afterAutospacing="0"/>
        <w:jc w:val="both"/>
      </w:pPr>
      <w:r>
        <w:rPr>
          <w:rStyle w:val="c1"/>
        </w:rPr>
        <w:t xml:space="preserve">- достижение заданных результатов на разных уровнях позволит интенсифицировать получение качественных результатов обучения. </w:t>
      </w:r>
    </w:p>
    <w:p w:rsidR="00F93841" w:rsidRDefault="00F93841" w:rsidP="00B3581D">
      <w:pPr>
        <w:pStyle w:val="BodyText"/>
      </w:pPr>
    </w:p>
    <w:p w:rsidR="00F93841" w:rsidRPr="009C0E13" w:rsidRDefault="00F93841" w:rsidP="002F35F9">
      <w:pPr>
        <w:pStyle w:val="BodyText"/>
        <w:ind w:firstLine="540"/>
        <w:jc w:val="center"/>
        <w:rPr>
          <w:b/>
          <w:bCs/>
        </w:rPr>
      </w:pPr>
      <w:r w:rsidRPr="009C0E13">
        <w:rPr>
          <w:b/>
          <w:bCs/>
        </w:rPr>
        <w:t>Учебный план на три года</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
        <w:gridCol w:w="3411"/>
        <w:gridCol w:w="2027"/>
        <w:gridCol w:w="2028"/>
        <w:gridCol w:w="2028"/>
      </w:tblGrid>
      <w:tr w:rsidR="00F93841">
        <w:trPr>
          <w:jc w:val="center"/>
        </w:trPr>
        <w:tc>
          <w:tcPr>
            <w:tcW w:w="808" w:type="dxa"/>
            <w:vMerge w:val="restart"/>
          </w:tcPr>
          <w:p w:rsidR="00F93841" w:rsidRDefault="00F93841" w:rsidP="00C81E24">
            <w:pPr>
              <w:pStyle w:val="BodyText"/>
              <w:jc w:val="center"/>
            </w:pPr>
            <w:r>
              <w:t>№</w:t>
            </w:r>
          </w:p>
        </w:tc>
        <w:tc>
          <w:tcPr>
            <w:tcW w:w="3411" w:type="dxa"/>
            <w:vMerge w:val="restart"/>
          </w:tcPr>
          <w:p w:rsidR="00F93841" w:rsidRDefault="00F93841" w:rsidP="00C81E24">
            <w:pPr>
              <w:pStyle w:val="BodyText"/>
              <w:jc w:val="center"/>
            </w:pPr>
            <w:r>
              <w:t>Разделы программы</w:t>
            </w:r>
          </w:p>
        </w:tc>
        <w:tc>
          <w:tcPr>
            <w:tcW w:w="6083" w:type="dxa"/>
            <w:gridSpan w:val="3"/>
          </w:tcPr>
          <w:p w:rsidR="00F93841" w:rsidRDefault="00F93841" w:rsidP="00C81E24">
            <w:pPr>
              <w:pStyle w:val="BodyText"/>
              <w:jc w:val="center"/>
            </w:pPr>
            <w:r>
              <w:t>Количество часов</w:t>
            </w:r>
          </w:p>
        </w:tc>
      </w:tr>
      <w:tr w:rsidR="00F93841">
        <w:trPr>
          <w:jc w:val="center"/>
        </w:trPr>
        <w:tc>
          <w:tcPr>
            <w:tcW w:w="808" w:type="dxa"/>
            <w:vMerge/>
          </w:tcPr>
          <w:p w:rsidR="00F93841" w:rsidRDefault="00F93841" w:rsidP="00C81E24">
            <w:pPr>
              <w:pStyle w:val="BodyText"/>
              <w:jc w:val="center"/>
            </w:pPr>
          </w:p>
        </w:tc>
        <w:tc>
          <w:tcPr>
            <w:tcW w:w="3411" w:type="dxa"/>
            <w:vMerge/>
          </w:tcPr>
          <w:p w:rsidR="00F93841" w:rsidRDefault="00F93841" w:rsidP="00C81E24">
            <w:pPr>
              <w:pStyle w:val="BodyText"/>
              <w:jc w:val="center"/>
            </w:pPr>
          </w:p>
        </w:tc>
        <w:tc>
          <w:tcPr>
            <w:tcW w:w="2027" w:type="dxa"/>
          </w:tcPr>
          <w:p w:rsidR="00F93841" w:rsidRDefault="00F93841" w:rsidP="00C81E24">
            <w:pPr>
              <w:pStyle w:val="BodyText"/>
              <w:jc w:val="center"/>
            </w:pPr>
            <w:r>
              <w:t xml:space="preserve">1 год </w:t>
            </w:r>
          </w:p>
        </w:tc>
        <w:tc>
          <w:tcPr>
            <w:tcW w:w="2028" w:type="dxa"/>
          </w:tcPr>
          <w:p w:rsidR="00F93841" w:rsidRDefault="00F93841" w:rsidP="00C81E24">
            <w:pPr>
              <w:pStyle w:val="BodyText"/>
              <w:jc w:val="center"/>
            </w:pPr>
            <w:r>
              <w:t>2 год</w:t>
            </w:r>
          </w:p>
        </w:tc>
        <w:tc>
          <w:tcPr>
            <w:tcW w:w="2028" w:type="dxa"/>
          </w:tcPr>
          <w:p w:rsidR="00F93841" w:rsidRDefault="00F93841" w:rsidP="00C81E24">
            <w:pPr>
              <w:pStyle w:val="BodyText"/>
              <w:jc w:val="center"/>
            </w:pPr>
            <w:r>
              <w:t>3 год</w:t>
            </w:r>
          </w:p>
        </w:tc>
      </w:tr>
      <w:tr w:rsidR="00F93841">
        <w:trPr>
          <w:jc w:val="center"/>
        </w:trPr>
        <w:tc>
          <w:tcPr>
            <w:tcW w:w="808" w:type="dxa"/>
          </w:tcPr>
          <w:p w:rsidR="00F93841" w:rsidRDefault="00F93841" w:rsidP="00C81E24">
            <w:pPr>
              <w:pStyle w:val="BodyText"/>
              <w:jc w:val="center"/>
            </w:pPr>
            <w:r>
              <w:t>1</w:t>
            </w:r>
          </w:p>
        </w:tc>
        <w:tc>
          <w:tcPr>
            <w:tcW w:w="3411" w:type="dxa"/>
          </w:tcPr>
          <w:p w:rsidR="00F93841" w:rsidRPr="001F38E4" w:rsidRDefault="00F93841" w:rsidP="00C81E24">
            <w:pPr>
              <w:ind w:firstLine="72"/>
              <w:jc w:val="center"/>
            </w:pPr>
            <w:r w:rsidRPr="001F38E4">
              <w:t>Вводное занятие.</w:t>
            </w:r>
          </w:p>
          <w:p w:rsidR="00F93841" w:rsidRPr="001F38E4" w:rsidRDefault="00F93841" w:rsidP="00C81E24">
            <w:pPr>
              <w:pStyle w:val="BodyText"/>
              <w:ind w:firstLine="72"/>
              <w:jc w:val="center"/>
            </w:pPr>
          </w:p>
        </w:tc>
        <w:tc>
          <w:tcPr>
            <w:tcW w:w="2027" w:type="dxa"/>
          </w:tcPr>
          <w:p w:rsidR="00F93841" w:rsidRPr="001F38E4" w:rsidRDefault="00F93841" w:rsidP="00C81E24">
            <w:pPr>
              <w:ind w:firstLine="72"/>
              <w:jc w:val="center"/>
            </w:pPr>
            <w:r w:rsidRPr="001F38E4">
              <w:t>2</w:t>
            </w:r>
          </w:p>
          <w:p w:rsidR="00F93841" w:rsidRPr="001F38E4" w:rsidRDefault="00F93841" w:rsidP="00C81E24">
            <w:pPr>
              <w:pStyle w:val="BodyText"/>
              <w:ind w:firstLine="72"/>
              <w:jc w:val="center"/>
            </w:pPr>
          </w:p>
        </w:tc>
        <w:tc>
          <w:tcPr>
            <w:tcW w:w="2028" w:type="dxa"/>
          </w:tcPr>
          <w:p w:rsidR="00F93841" w:rsidRDefault="00F93841" w:rsidP="00C81E24">
            <w:pPr>
              <w:pStyle w:val="BodyText"/>
              <w:jc w:val="center"/>
            </w:pPr>
            <w:r>
              <w:t>2</w:t>
            </w:r>
          </w:p>
        </w:tc>
        <w:tc>
          <w:tcPr>
            <w:tcW w:w="2028" w:type="dxa"/>
          </w:tcPr>
          <w:p w:rsidR="00F93841" w:rsidRDefault="00F93841" w:rsidP="00C81E24">
            <w:pPr>
              <w:pStyle w:val="BodyText"/>
              <w:jc w:val="center"/>
            </w:pPr>
            <w:r>
              <w:t>2</w:t>
            </w:r>
          </w:p>
        </w:tc>
      </w:tr>
      <w:tr w:rsidR="00F93841">
        <w:trPr>
          <w:jc w:val="center"/>
        </w:trPr>
        <w:tc>
          <w:tcPr>
            <w:tcW w:w="808" w:type="dxa"/>
          </w:tcPr>
          <w:p w:rsidR="00F93841" w:rsidRDefault="00F93841" w:rsidP="00C81E24">
            <w:pPr>
              <w:pStyle w:val="BodyText"/>
              <w:jc w:val="center"/>
            </w:pPr>
            <w:r>
              <w:t>2</w:t>
            </w:r>
          </w:p>
        </w:tc>
        <w:tc>
          <w:tcPr>
            <w:tcW w:w="3411" w:type="dxa"/>
          </w:tcPr>
          <w:p w:rsidR="00F93841" w:rsidRPr="001F38E4" w:rsidRDefault="00F93841" w:rsidP="00C81E24">
            <w:pPr>
              <w:pStyle w:val="BodyText"/>
              <w:ind w:firstLine="72"/>
              <w:jc w:val="center"/>
            </w:pPr>
            <w:r>
              <w:t>Основы сценической речи</w:t>
            </w:r>
          </w:p>
        </w:tc>
        <w:tc>
          <w:tcPr>
            <w:tcW w:w="2027" w:type="dxa"/>
          </w:tcPr>
          <w:p w:rsidR="00F93841" w:rsidRPr="001F38E4" w:rsidRDefault="00F93841" w:rsidP="00C81E24">
            <w:pPr>
              <w:pStyle w:val="BodyText"/>
              <w:ind w:firstLine="72"/>
              <w:jc w:val="center"/>
            </w:pPr>
            <w:r>
              <w:t>32</w:t>
            </w:r>
          </w:p>
        </w:tc>
        <w:tc>
          <w:tcPr>
            <w:tcW w:w="2028" w:type="dxa"/>
          </w:tcPr>
          <w:p w:rsidR="00F93841" w:rsidRDefault="00F93841" w:rsidP="00C81E24">
            <w:pPr>
              <w:pStyle w:val="BodyText"/>
              <w:jc w:val="center"/>
            </w:pPr>
            <w:r>
              <w:t>41</w:t>
            </w:r>
          </w:p>
        </w:tc>
        <w:tc>
          <w:tcPr>
            <w:tcW w:w="2028" w:type="dxa"/>
          </w:tcPr>
          <w:p w:rsidR="00F93841" w:rsidRDefault="00F93841" w:rsidP="00C81E24">
            <w:pPr>
              <w:pStyle w:val="BodyText"/>
              <w:jc w:val="center"/>
            </w:pPr>
            <w:r>
              <w:t>40</w:t>
            </w:r>
          </w:p>
        </w:tc>
      </w:tr>
      <w:tr w:rsidR="00F93841">
        <w:trPr>
          <w:jc w:val="center"/>
        </w:trPr>
        <w:tc>
          <w:tcPr>
            <w:tcW w:w="808" w:type="dxa"/>
          </w:tcPr>
          <w:p w:rsidR="00F93841" w:rsidRDefault="00F93841" w:rsidP="00C81E24">
            <w:pPr>
              <w:pStyle w:val="BodyText"/>
              <w:jc w:val="center"/>
            </w:pPr>
            <w:r>
              <w:t>3</w:t>
            </w:r>
          </w:p>
        </w:tc>
        <w:tc>
          <w:tcPr>
            <w:tcW w:w="3411" w:type="dxa"/>
          </w:tcPr>
          <w:p w:rsidR="00F93841" w:rsidRPr="001F38E4" w:rsidRDefault="00F93841" w:rsidP="00C81E24">
            <w:pPr>
              <w:pStyle w:val="BodyText"/>
              <w:ind w:firstLine="72"/>
              <w:jc w:val="center"/>
            </w:pPr>
            <w:r>
              <w:t>Ритмопластика</w:t>
            </w:r>
          </w:p>
        </w:tc>
        <w:tc>
          <w:tcPr>
            <w:tcW w:w="2027" w:type="dxa"/>
          </w:tcPr>
          <w:p w:rsidR="00F93841" w:rsidRPr="001F38E4" w:rsidRDefault="00F93841" w:rsidP="00C81E24">
            <w:pPr>
              <w:pStyle w:val="BodyText"/>
              <w:ind w:firstLine="72"/>
              <w:jc w:val="center"/>
            </w:pPr>
            <w:r>
              <w:t>27</w:t>
            </w:r>
          </w:p>
        </w:tc>
        <w:tc>
          <w:tcPr>
            <w:tcW w:w="2028" w:type="dxa"/>
          </w:tcPr>
          <w:p w:rsidR="00F93841" w:rsidRDefault="00F93841" w:rsidP="00C81E24">
            <w:pPr>
              <w:pStyle w:val="BodyText"/>
              <w:jc w:val="center"/>
            </w:pPr>
            <w:r>
              <w:t>34</w:t>
            </w:r>
          </w:p>
        </w:tc>
        <w:tc>
          <w:tcPr>
            <w:tcW w:w="2028" w:type="dxa"/>
          </w:tcPr>
          <w:p w:rsidR="00F93841" w:rsidRDefault="00F93841" w:rsidP="00C81E24">
            <w:pPr>
              <w:pStyle w:val="BodyText"/>
              <w:jc w:val="center"/>
            </w:pPr>
            <w:r>
              <w:t>36</w:t>
            </w:r>
          </w:p>
        </w:tc>
      </w:tr>
      <w:tr w:rsidR="00F93841">
        <w:trPr>
          <w:jc w:val="center"/>
        </w:trPr>
        <w:tc>
          <w:tcPr>
            <w:tcW w:w="808" w:type="dxa"/>
          </w:tcPr>
          <w:p w:rsidR="00F93841" w:rsidRDefault="00F93841" w:rsidP="00C81E24">
            <w:pPr>
              <w:pStyle w:val="BodyText"/>
              <w:jc w:val="center"/>
            </w:pPr>
            <w:r>
              <w:t>4</w:t>
            </w:r>
          </w:p>
        </w:tc>
        <w:tc>
          <w:tcPr>
            <w:tcW w:w="3411" w:type="dxa"/>
          </w:tcPr>
          <w:p w:rsidR="00F93841" w:rsidRPr="001F38E4" w:rsidRDefault="00F93841" w:rsidP="00C81E24">
            <w:pPr>
              <w:ind w:firstLine="72"/>
              <w:jc w:val="center"/>
            </w:pPr>
            <w:r>
              <w:t>Актерское мастерство и основы сценической грамоты</w:t>
            </w:r>
          </w:p>
        </w:tc>
        <w:tc>
          <w:tcPr>
            <w:tcW w:w="2027" w:type="dxa"/>
          </w:tcPr>
          <w:p w:rsidR="00F93841" w:rsidRPr="001F38E4" w:rsidRDefault="00F93841" w:rsidP="00C81E24">
            <w:pPr>
              <w:pStyle w:val="BodyText"/>
              <w:ind w:firstLine="72"/>
              <w:jc w:val="center"/>
            </w:pPr>
            <w:r>
              <w:t>25</w:t>
            </w:r>
          </w:p>
          <w:p w:rsidR="00F93841" w:rsidRPr="001F38E4" w:rsidRDefault="00F93841" w:rsidP="00C81E24">
            <w:pPr>
              <w:pStyle w:val="BodyText"/>
              <w:ind w:firstLine="72"/>
              <w:jc w:val="center"/>
            </w:pPr>
          </w:p>
        </w:tc>
        <w:tc>
          <w:tcPr>
            <w:tcW w:w="2028" w:type="dxa"/>
          </w:tcPr>
          <w:p w:rsidR="00F93841" w:rsidRDefault="00F93841" w:rsidP="00C81E24">
            <w:pPr>
              <w:pStyle w:val="BodyText"/>
              <w:jc w:val="center"/>
            </w:pPr>
            <w:r>
              <w:t>36</w:t>
            </w:r>
          </w:p>
        </w:tc>
        <w:tc>
          <w:tcPr>
            <w:tcW w:w="2028" w:type="dxa"/>
          </w:tcPr>
          <w:p w:rsidR="00F93841" w:rsidRDefault="00F93841" w:rsidP="00C81E24">
            <w:pPr>
              <w:pStyle w:val="BodyText"/>
              <w:jc w:val="center"/>
            </w:pPr>
            <w:r>
              <w:t>38</w:t>
            </w:r>
          </w:p>
        </w:tc>
      </w:tr>
      <w:tr w:rsidR="00F93841">
        <w:trPr>
          <w:jc w:val="center"/>
        </w:trPr>
        <w:tc>
          <w:tcPr>
            <w:tcW w:w="808" w:type="dxa"/>
          </w:tcPr>
          <w:p w:rsidR="00F93841" w:rsidRDefault="00F93841" w:rsidP="00C81E24">
            <w:pPr>
              <w:pStyle w:val="BodyText"/>
              <w:jc w:val="center"/>
            </w:pPr>
            <w:r>
              <w:t>5</w:t>
            </w:r>
          </w:p>
        </w:tc>
        <w:tc>
          <w:tcPr>
            <w:tcW w:w="3411" w:type="dxa"/>
          </w:tcPr>
          <w:p w:rsidR="00F93841" w:rsidRPr="001F38E4" w:rsidRDefault="00F93841" w:rsidP="00C81E24">
            <w:pPr>
              <w:pStyle w:val="BodyText"/>
              <w:ind w:firstLine="72"/>
              <w:jc w:val="center"/>
            </w:pPr>
            <w:r>
              <w:t>Постановочно-репетиционные работы</w:t>
            </w:r>
          </w:p>
        </w:tc>
        <w:tc>
          <w:tcPr>
            <w:tcW w:w="2027" w:type="dxa"/>
          </w:tcPr>
          <w:p w:rsidR="00F93841" w:rsidRPr="001F38E4" w:rsidRDefault="00F93841" w:rsidP="00C81E24">
            <w:pPr>
              <w:pStyle w:val="BodyText"/>
              <w:ind w:firstLine="72"/>
              <w:jc w:val="center"/>
            </w:pPr>
            <w:r>
              <w:t>40</w:t>
            </w:r>
          </w:p>
        </w:tc>
        <w:tc>
          <w:tcPr>
            <w:tcW w:w="2028" w:type="dxa"/>
          </w:tcPr>
          <w:p w:rsidR="00F93841" w:rsidRDefault="00F93841" w:rsidP="00C81E24">
            <w:pPr>
              <w:pStyle w:val="BodyText"/>
              <w:jc w:val="center"/>
            </w:pPr>
            <w:r>
              <w:t>58</w:t>
            </w:r>
          </w:p>
        </w:tc>
        <w:tc>
          <w:tcPr>
            <w:tcW w:w="2028" w:type="dxa"/>
          </w:tcPr>
          <w:p w:rsidR="00F93841" w:rsidRDefault="00F93841" w:rsidP="00C81E24">
            <w:pPr>
              <w:pStyle w:val="BodyText"/>
              <w:jc w:val="center"/>
            </w:pPr>
            <w:r>
              <w:t>58</w:t>
            </w:r>
          </w:p>
        </w:tc>
      </w:tr>
      <w:tr w:rsidR="00F93841">
        <w:trPr>
          <w:jc w:val="center"/>
        </w:trPr>
        <w:tc>
          <w:tcPr>
            <w:tcW w:w="808" w:type="dxa"/>
          </w:tcPr>
          <w:p w:rsidR="00F93841" w:rsidRDefault="00F93841" w:rsidP="00C81E24">
            <w:pPr>
              <w:pStyle w:val="BodyText"/>
              <w:jc w:val="center"/>
            </w:pPr>
            <w:r>
              <w:t>6</w:t>
            </w:r>
          </w:p>
        </w:tc>
        <w:tc>
          <w:tcPr>
            <w:tcW w:w="3411" w:type="dxa"/>
          </w:tcPr>
          <w:p w:rsidR="00F93841" w:rsidRPr="001F38E4" w:rsidRDefault="00F93841" w:rsidP="00C81E24">
            <w:pPr>
              <w:ind w:firstLine="72"/>
              <w:jc w:val="center"/>
            </w:pPr>
            <w:r>
              <w:t>Концертная деятельность</w:t>
            </w:r>
          </w:p>
        </w:tc>
        <w:tc>
          <w:tcPr>
            <w:tcW w:w="2027" w:type="dxa"/>
          </w:tcPr>
          <w:p w:rsidR="00F93841" w:rsidRPr="001F38E4" w:rsidRDefault="00F93841" w:rsidP="00C81E24">
            <w:pPr>
              <w:pStyle w:val="BodyText"/>
              <w:ind w:firstLine="72"/>
              <w:jc w:val="center"/>
            </w:pPr>
            <w:r w:rsidRPr="001F38E4">
              <w:t>1</w:t>
            </w:r>
            <w:r>
              <w:t>2</w:t>
            </w:r>
          </w:p>
        </w:tc>
        <w:tc>
          <w:tcPr>
            <w:tcW w:w="2028" w:type="dxa"/>
          </w:tcPr>
          <w:p w:rsidR="00F93841" w:rsidRDefault="00F93841" w:rsidP="00C81E24">
            <w:pPr>
              <w:pStyle w:val="BodyText"/>
              <w:jc w:val="center"/>
            </w:pPr>
            <w:r>
              <w:t>37</w:t>
            </w:r>
          </w:p>
        </w:tc>
        <w:tc>
          <w:tcPr>
            <w:tcW w:w="2028" w:type="dxa"/>
          </w:tcPr>
          <w:p w:rsidR="00F93841" w:rsidRDefault="00F93841" w:rsidP="00C81E24">
            <w:pPr>
              <w:pStyle w:val="BodyText"/>
              <w:jc w:val="center"/>
            </w:pPr>
            <w:r>
              <w:t>32</w:t>
            </w:r>
          </w:p>
        </w:tc>
      </w:tr>
      <w:tr w:rsidR="00F93841">
        <w:trPr>
          <w:jc w:val="center"/>
        </w:trPr>
        <w:tc>
          <w:tcPr>
            <w:tcW w:w="808" w:type="dxa"/>
          </w:tcPr>
          <w:p w:rsidR="00F93841" w:rsidRDefault="00F93841" w:rsidP="00C81E24">
            <w:pPr>
              <w:pStyle w:val="BodyText"/>
              <w:jc w:val="center"/>
            </w:pPr>
            <w:r>
              <w:t>7</w:t>
            </w:r>
          </w:p>
        </w:tc>
        <w:tc>
          <w:tcPr>
            <w:tcW w:w="3411" w:type="dxa"/>
          </w:tcPr>
          <w:p w:rsidR="00F93841" w:rsidRPr="001F38E4" w:rsidRDefault="00F93841" w:rsidP="00C81E24">
            <w:pPr>
              <w:ind w:firstLine="72"/>
              <w:jc w:val="center"/>
            </w:pPr>
            <w:r>
              <w:t>Экскурсии</w:t>
            </w:r>
          </w:p>
        </w:tc>
        <w:tc>
          <w:tcPr>
            <w:tcW w:w="2027" w:type="dxa"/>
          </w:tcPr>
          <w:p w:rsidR="00F93841" w:rsidRPr="001F38E4" w:rsidRDefault="00F93841" w:rsidP="00C81E24">
            <w:pPr>
              <w:pStyle w:val="BodyText"/>
              <w:ind w:firstLine="72"/>
              <w:jc w:val="center"/>
            </w:pPr>
            <w:r w:rsidRPr="001F38E4">
              <w:t>4</w:t>
            </w:r>
          </w:p>
        </w:tc>
        <w:tc>
          <w:tcPr>
            <w:tcW w:w="2028" w:type="dxa"/>
          </w:tcPr>
          <w:p w:rsidR="00F93841" w:rsidRDefault="00F93841" w:rsidP="00C81E24">
            <w:pPr>
              <w:pStyle w:val="BodyText"/>
              <w:jc w:val="center"/>
            </w:pPr>
            <w:r>
              <w:t>6</w:t>
            </w:r>
          </w:p>
        </w:tc>
        <w:tc>
          <w:tcPr>
            <w:tcW w:w="2028" w:type="dxa"/>
          </w:tcPr>
          <w:p w:rsidR="00F93841" w:rsidRDefault="00F93841" w:rsidP="00C81E24">
            <w:pPr>
              <w:pStyle w:val="BodyText"/>
              <w:jc w:val="center"/>
            </w:pPr>
            <w:r>
              <w:t>8</w:t>
            </w:r>
          </w:p>
        </w:tc>
      </w:tr>
      <w:tr w:rsidR="00F93841">
        <w:trPr>
          <w:jc w:val="center"/>
        </w:trPr>
        <w:tc>
          <w:tcPr>
            <w:tcW w:w="808" w:type="dxa"/>
          </w:tcPr>
          <w:p w:rsidR="00F93841" w:rsidRDefault="00F93841" w:rsidP="00C81E24">
            <w:pPr>
              <w:pStyle w:val="BodyText"/>
              <w:jc w:val="center"/>
            </w:pPr>
            <w:r>
              <w:t>8</w:t>
            </w:r>
          </w:p>
        </w:tc>
        <w:tc>
          <w:tcPr>
            <w:tcW w:w="3411" w:type="dxa"/>
          </w:tcPr>
          <w:p w:rsidR="00F93841" w:rsidRPr="001F38E4" w:rsidRDefault="00F93841" w:rsidP="00C81E24">
            <w:pPr>
              <w:ind w:firstLine="72"/>
              <w:jc w:val="center"/>
            </w:pPr>
            <w:r>
              <w:t>Итоговое занятие</w:t>
            </w:r>
          </w:p>
        </w:tc>
        <w:tc>
          <w:tcPr>
            <w:tcW w:w="2027" w:type="dxa"/>
          </w:tcPr>
          <w:p w:rsidR="00F93841" w:rsidRPr="001F38E4" w:rsidRDefault="00F93841" w:rsidP="00C81E24">
            <w:pPr>
              <w:pStyle w:val="BodyText"/>
              <w:ind w:firstLine="72"/>
              <w:jc w:val="center"/>
            </w:pPr>
            <w:r w:rsidRPr="001F38E4">
              <w:t>2</w:t>
            </w:r>
          </w:p>
        </w:tc>
        <w:tc>
          <w:tcPr>
            <w:tcW w:w="2028" w:type="dxa"/>
          </w:tcPr>
          <w:p w:rsidR="00F93841" w:rsidRDefault="00F93841" w:rsidP="00C81E24">
            <w:pPr>
              <w:pStyle w:val="BodyText"/>
              <w:jc w:val="center"/>
            </w:pPr>
            <w:r>
              <w:t>2</w:t>
            </w:r>
          </w:p>
        </w:tc>
        <w:tc>
          <w:tcPr>
            <w:tcW w:w="2028" w:type="dxa"/>
          </w:tcPr>
          <w:p w:rsidR="00F93841" w:rsidRDefault="00F93841" w:rsidP="00C81E24">
            <w:pPr>
              <w:pStyle w:val="BodyText"/>
              <w:jc w:val="center"/>
            </w:pPr>
            <w:r>
              <w:t>2</w:t>
            </w:r>
          </w:p>
        </w:tc>
      </w:tr>
      <w:tr w:rsidR="00F93841">
        <w:trPr>
          <w:jc w:val="center"/>
        </w:trPr>
        <w:tc>
          <w:tcPr>
            <w:tcW w:w="4219" w:type="dxa"/>
            <w:gridSpan w:val="2"/>
          </w:tcPr>
          <w:p w:rsidR="00F93841" w:rsidRDefault="00F93841" w:rsidP="00C81E24">
            <w:pPr>
              <w:pStyle w:val="BodyText"/>
              <w:jc w:val="center"/>
            </w:pPr>
            <w:r>
              <w:t>Всего часов</w:t>
            </w:r>
          </w:p>
        </w:tc>
        <w:tc>
          <w:tcPr>
            <w:tcW w:w="2027" w:type="dxa"/>
          </w:tcPr>
          <w:p w:rsidR="00F93841" w:rsidRPr="00C81E24" w:rsidRDefault="00F93841" w:rsidP="00C81E24">
            <w:pPr>
              <w:pStyle w:val="BodyText"/>
              <w:jc w:val="center"/>
              <w:rPr>
                <w:b/>
                <w:bCs/>
              </w:rPr>
            </w:pPr>
            <w:r w:rsidRPr="00C81E24">
              <w:rPr>
                <w:b/>
                <w:bCs/>
              </w:rPr>
              <w:t>144</w:t>
            </w:r>
          </w:p>
        </w:tc>
        <w:tc>
          <w:tcPr>
            <w:tcW w:w="2028" w:type="dxa"/>
          </w:tcPr>
          <w:p w:rsidR="00F93841" w:rsidRPr="00C81E24" w:rsidRDefault="00F93841" w:rsidP="00C81E24">
            <w:pPr>
              <w:pStyle w:val="BodyText"/>
              <w:jc w:val="center"/>
              <w:rPr>
                <w:b/>
                <w:bCs/>
              </w:rPr>
            </w:pPr>
            <w:r w:rsidRPr="00C81E24">
              <w:rPr>
                <w:b/>
                <w:bCs/>
              </w:rPr>
              <w:t>216</w:t>
            </w:r>
          </w:p>
        </w:tc>
        <w:tc>
          <w:tcPr>
            <w:tcW w:w="2028" w:type="dxa"/>
          </w:tcPr>
          <w:p w:rsidR="00F93841" w:rsidRPr="00C81E24" w:rsidRDefault="00F93841" w:rsidP="00C81E24">
            <w:pPr>
              <w:pStyle w:val="BodyText"/>
              <w:jc w:val="center"/>
              <w:rPr>
                <w:b/>
                <w:bCs/>
              </w:rPr>
            </w:pPr>
            <w:r w:rsidRPr="00C81E24">
              <w:rPr>
                <w:b/>
                <w:bCs/>
              </w:rPr>
              <w:t>216</w:t>
            </w:r>
          </w:p>
        </w:tc>
      </w:tr>
    </w:tbl>
    <w:p w:rsidR="00F93841" w:rsidRDefault="00F93841" w:rsidP="00B3581D">
      <w:pPr>
        <w:tabs>
          <w:tab w:val="left" w:pos="709"/>
        </w:tabs>
        <w:rPr>
          <w:b/>
          <w:bCs/>
        </w:rPr>
      </w:pPr>
    </w:p>
    <w:p w:rsidR="00F93841" w:rsidRDefault="00F93841" w:rsidP="00617C2C">
      <w:pPr>
        <w:tabs>
          <w:tab w:val="left" w:pos="709"/>
        </w:tabs>
        <w:ind w:firstLine="540"/>
        <w:jc w:val="center"/>
        <w:rPr>
          <w:b/>
          <w:bCs/>
        </w:rPr>
      </w:pPr>
    </w:p>
    <w:p w:rsidR="00F93841" w:rsidRDefault="00F93841" w:rsidP="00617C2C">
      <w:pPr>
        <w:tabs>
          <w:tab w:val="left" w:pos="709"/>
        </w:tabs>
        <w:ind w:firstLine="540"/>
        <w:jc w:val="center"/>
        <w:rPr>
          <w:b/>
          <w:bCs/>
        </w:rPr>
      </w:pPr>
    </w:p>
    <w:p w:rsidR="00F93841" w:rsidRPr="001F38E4" w:rsidRDefault="00F93841" w:rsidP="00617C2C">
      <w:pPr>
        <w:tabs>
          <w:tab w:val="left" w:pos="709"/>
        </w:tabs>
        <w:ind w:firstLine="540"/>
        <w:jc w:val="center"/>
        <w:rPr>
          <w:b/>
          <w:bCs/>
        </w:rPr>
      </w:pPr>
      <w:r w:rsidRPr="001F38E4">
        <w:rPr>
          <w:b/>
          <w:bCs/>
        </w:rPr>
        <w:t>Учебный план</w:t>
      </w:r>
    </w:p>
    <w:p w:rsidR="00F93841" w:rsidRDefault="00F93841" w:rsidP="00617C2C">
      <w:pPr>
        <w:pStyle w:val="BodyText"/>
        <w:jc w:val="center"/>
        <w:rPr>
          <w:b/>
          <w:bCs/>
        </w:rPr>
      </w:pPr>
      <w:r w:rsidRPr="001F38E4">
        <w:rPr>
          <w:b/>
          <w:bCs/>
        </w:rPr>
        <w:t>Учебно-тематический план  (1-й год обучения)</w:t>
      </w:r>
    </w:p>
    <w:p w:rsidR="00F93841" w:rsidRPr="001F38E4" w:rsidRDefault="00F93841" w:rsidP="00617C2C">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F93841" w:rsidRPr="001F38E4">
        <w:trPr>
          <w:cantSplit/>
          <w:trHeight w:val="280"/>
          <w:jc w:val="center"/>
        </w:trPr>
        <w:tc>
          <w:tcPr>
            <w:tcW w:w="720" w:type="dxa"/>
            <w:vMerge w:val="restart"/>
          </w:tcPr>
          <w:p w:rsidR="00F93841" w:rsidRPr="001F38E4" w:rsidRDefault="00F93841" w:rsidP="0085557B">
            <w:pPr>
              <w:pStyle w:val="BodyText"/>
              <w:ind w:firstLine="72"/>
              <w:jc w:val="center"/>
              <w:rPr>
                <w:b/>
                <w:bCs/>
              </w:rPr>
            </w:pPr>
            <w:r w:rsidRPr="001F38E4">
              <w:rPr>
                <w:b/>
                <w:bCs/>
              </w:rPr>
              <w:t>№ п.п</w:t>
            </w:r>
          </w:p>
        </w:tc>
        <w:tc>
          <w:tcPr>
            <w:tcW w:w="9115" w:type="dxa"/>
            <w:vMerge w:val="restart"/>
          </w:tcPr>
          <w:p w:rsidR="00F93841" w:rsidRPr="001F38E4" w:rsidRDefault="00F93841" w:rsidP="0085557B">
            <w:pPr>
              <w:pStyle w:val="BodyText"/>
              <w:ind w:firstLine="72"/>
              <w:jc w:val="center"/>
              <w:rPr>
                <w:b/>
                <w:bCs/>
              </w:rPr>
            </w:pPr>
            <w:r w:rsidRPr="001F38E4">
              <w:rPr>
                <w:b/>
                <w:bCs/>
              </w:rPr>
              <w:t>Разделы программы и темы занятий</w:t>
            </w:r>
          </w:p>
        </w:tc>
        <w:tc>
          <w:tcPr>
            <w:tcW w:w="4008" w:type="dxa"/>
            <w:gridSpan w:val="2"/>
          </w:tcPr>
          <w:p w:rsidR="00F93841" w:rsidRPr="001F38E4" w:rsidRDefault="00F93841" w:rsidP="0085557B">
            <w:pPr>
              <w:pStyle w:val="BodyText"/>
              <w:jc w:val="center"/>
              <w:rPr>
                <w:b/>
                <w:bCs/>
              </w:rPr>
            </w:pPr>
            <w:r w:rsidRPr="001F38E4">
              <w:rPr>
                <w:b/>
                <w:bCs/>
              </w:rPr>
              <w:t>В том числе</w:t>
            </w:r>
          </w:p>
        </w:tc>
        <w:tc>
          <w:tcPr>
            <w:tcW w:w="1316" w:type="dxa"/>
            <w:vMerge w:val="restart"/>
          </w:tcPr>
          <w:p w:rsidR="00F93841" w:rsidRPr="001F38E4" w:rsidRDefault="00F93841" w:rsidP="0085557B">
            <w:pPr>
              <w:pStyle w:val="BodyText"/>
              <w:ind w:right="-136" w:firstLine="72"/>
              <w:jc w:val="center"/>
              <w:rPr>
                <w:b/>
                <w:bCs/>
              </w:rPr>
            </w:pPr>
            <w:r w:rsidRPr="001F38E4">
              <w:rPr>
                <w:b/>
                <w:bCs/>
              </w:rPr>
              <w:t xml:space="preserve">Всего </w:t>
            </w:r>
          </w:p>
        </w:tc>
      </w:tr>
      <w:tr w:rsidR="00F93841" w:rsidRPr="001F38E4">
        <w:trPr>
          <w:cantSplit/>
          <w:trHeight w:val="520"/>
          <w:jc w:val="center"/>
        </w:trPr>
        <w:tc>
          <w:tcPr>
            <w:tcW w:w="720" w:type="dxa"/>
            <w:vMerge/>
          </w:tcPr>
          <w:p w:rsidR="00F93841" w:rsidRPr="001F38E4" w:rsidRDefault="00F93841" w:rsidP="0085557B">
            <w:pPr>
              <w:pStyle w:val="BodyText"/>
              <w:ind w:firstLine="72"/>
              <w:jc w:val="center"/>
              <w:rPr>
                <w:b/>
                <w:bCs/>
              </w:rPr>
            </w:pPr>
          </w:p>
        </w:tc>
        <w:tc>
          <w:tcPr>
            <w:tcW w:w="9115" w:type="dxa"/>
            <w:vMerge/>
          </w:tcPr>
          <w:p w:rsidR="00F93841" w:rsidRPr="001F38E4" w:rsidRDefault="00F93841" w:rsidP="0085557B">
            <w:pPr>
              <w:pStyle w:val="BodyText"/>
              <w:ind w:firstLine="72"/>
              <w:jc w:val="center"/>
              <w:rPr>
                <w:b/>
                <w:bCs/>
              </w:rPr>
            </w:pPr>
          </w:p>
        </w:tc>
        <w:tc>
          <w:tcPr>
            <w:tcW w:w="1882" w:type="dxa"/>
          </w:tcPr>
          <w:p w:rsidR="00F93841" w:rsidRPr="001F38E4" w:rsidRDefault="00F93841" w:rsidP="0085557B">
            <w:pPr>
              <w:pStyle w:val="BodyText"/>
              <w:ind w:firstLine="252"/>
              <w:jc w:val="center"/>
              <w:rPr>
                <w:b/>
                <w:bCs/>
              </w:rPr>
            </w:pPr>
            <w:r w:rsidRPr="001F38E4">
              <w:rPr>
                <w:b/>
                <w:bCs/>
              </w:rPr>
              <w:t xml:space="preserve">Теория </w:t>
            </w:r>
          </w:p>
        </w:tc>
        <w:tc>
          <w:tcPr>
            <w:tcW w:w="2126" w:type="dxa"/>
          </w:tcPr>
          <w:p w:rsidR="00F93841" w:rsidRPr="001F38E4" w:rsidRDefault="00F93841" w:rsidP="0085557B">
            <w:pPr>
              <w:pStyle w:val="BodyText"/>
              <w:ind w:firstLine="540"/>
              <w:jc w:val="center"/>
              <w:rPr>
                <w:b/>
                <w:bCs/>
              </w:rPr>
            </w:pPr>
            <w:r w:rsidRPr="001F38E4">
              <w:rPr>
                <w:b/>
                <w:bCs/>
              </w:rPr>
              <w:t>Практика</w:t>
            </w:r>
          </w:p>
        </w:tc>
        <w:tc>
          <w:tcPr>
            <w:tcW w:w="1316" w:type="dxa"/>
            <w:vMerge/>
          </w:tcPr>
          <w:p w:rsidR="00F93841" w:rsidRPr="001F38E4" w:rsidRDefault="00F93841" w:rsidP="0085557B">
            <w:pPr>
              <w:pStyle w:val="BodyText"/>
              <w:ind w:right="-136" w:firstLine="72"/>
              <w:jc w:val="center"/>
              <w:rPr>
                <w:b/>
                <w:bCs/>
              </w:rPr>
            </w:pPr>
          </w:p>
        </w:tc>
      </w:tr>
      <w:tr w:rsidR="00F93841" w:rsidRPr="001F38E4">
        <w:trPr>
          <w:cantSplit/>
          <w:trHeight w:val="532"/>
          <w:jc w:val="center"/>
        </w:trPr>
        <w:tc>
          <w:tcPr>
            <w:tcW w:w="720" w:type="dxa"/>
          </w:tcPr>
          <w:p w:rsidR="00F93841" w:rsidRPr="001F38E4" w:rsidRDefault="00F93841" w:rsidP="0085557B">
            <w:pPr>
              <w:pStyle w:val="BodyText"/>
              <w:ind w:firstLine="72"/>
              <w:jc w:val="center"/>
            </w:pPr>
            <w:r w:rsidRPr="001F38E4">
              <w:t>1.</w:t>
            </w:r>
          </w:p>
          <w:p w:rsidR="00F93841" w:rsidRPr="001F38E4" w:rsidRDefault="00F93841" w:rsidP="0085557B">
            <w:pPr>
              <w:pStyle w:val="BodyText"/>
              <w:ind w:firstLine="72"/>
              <w:jc w:val="center"/>
            </w:pPr>
          </w:p>
        </w:tc>
        <w:tc>
          <w:tcPr>
            <w:tcW w:w="9115" w:type="dxa"/>
          </w:tcPr>
          <w:p w:rsidR="00F93841" w:rsidRPr="00E278BE" w:rsidRDefault="00F93841" w:rsidP="00163138">
            <w:pPr>
              <w:ind w:firstLine="72"/>
              <w:rPr>
                <w:b/>
                <w:bCs/>
              </w:rPr>
            </w:pPr>
            <w:r>
              <w:rPr>
                <w:b/>
                <w:bCs/>
              </w:rPr>
              <w:t>Вводное занятие</w:t>
            </w:r>
          </w:p>
          <w:p w:rsidR="00F93841" w:rsidRPr="00E278BE" w:rsidRDefault="00F93841" w:rsidP="00163138">
            <w:pPr>
              <w:pStyle w:val="BodyText"/>
              <w:ind w:firstLine="72"/>
              <w:jc w:val="left"/>
              <w:rPr>
                <w:b/>
                <w:bCs/>
              </w:rPr>
            </w:pPr>
          </w:p>
        </w:tc>
        <w:tc>
          <w:tcPr>
            <w:tcW w:w="1882" w:type="dxa"/>
          </w:tcPr>
          <w:p w:rsidR="00F93841" w:rsidRPr="00E278BE" w:rsidRDefault="00F93841" w:rsidP="0085557B">
            <w:pPr>
              <w:pStyle w:val="BodyText"/>
              <w:ind w:firstLine="252"/>
              <w:jc w:val="center"/>
              <w:rPr>
                <w:b/>
                <w:bCs/>
              </w:rPr>
            </w:pPr>
            <w:r w:rsidRPr="00E278BE">
              <w:rPr>
                <w:b/>
                <w:bCs/>
              </w:rPr>
              <w:t>1</w:t>
            </w:r>
          </w:p>
        </w:tc>
        <w:tc>
          <w:tcPr>
            <w:tcW w:w="2126" w:type="dxa"/>
          </w:tcPr>
          <w:p w:rsidR="00F93841" w:rsidRPr="00E278BE" w:rsidRDefault="00F93841" w:rsidP="0085557B">
            <w:pPr>
              <w:ind w:firstLine="540"/>
              <w:jc w:val="center"/>
              <w:rPr>
                <w:b/>
                <w:bCs/>
              </w:rPr>
            </w:pPr>
            <w:r w:rsidRPr="00E278BE">
              <w:rPr>
                <w:b/>
                <w:bCs/>
              </w:rPr>
              <w:t>1</w:t>
            </w:r>
          </w:p>
        </w:tc>
        <w:tc>
          <w:tcPr>
            <w:tcW w:w="1316" w:type="dxa"/>
          </w:tcPr>
          <w:p w:rsidR="00F93841" w:rsidRPr="00E278BE" w:rsidRDefault="00F93841" w:rsidP="0085557B">
            <w:pPr>
              <w:ind w:firstLine="72"/>
              <w:jc w:val="center"/>
              <w:rPr>
                <w:b/>
                <w:bCs/>
              </w:rPr>
            </w:pPr>
            <w:r w:rsidRPr="00E278BE">
              <w:rPr>
                <w:b/>
                <w:bCs/>
              </w:rPr>
              <w:t>2</w:t>
            </w:r>
          </w:p>
          <w:p w:rsidR="00F93841" w:rsidRPr="00E278BE" w:rsidRDefault="00F93841" w:rsidP="0085557B">
            <w:pPr>
              <w:pStyle w:val="BodyText"/>
              <w:ind w:firstLine="72"/>
              <w:jc w:val="center"/>
              <w:rPr>
                <w:b/>
                <w:bCs/>
              </w:rPr>
            </w:pPr>
          </w:p>
        </w:tc>
      </w:tr>
      <w:tr w:rsidR="00F93841" w:rsidRPr="001F38E4">
        <w:trPr>
          <w:cantSplit/>
          <w:trHeight w:val="331"/>
          <w:jc w:val="center"/>
        </w:trPr>
        <w:tc>
          <w:tcPr>
            <w:tcW w:w="720" w:type="dxa"/>
          </w:tcPr>
          <w:p w:rsidR="00F93841" w:rsidRPr="001F38E4" w:rsidRDefault="00F93841" w:rsidP="00DD636B">
            <w:pPr>
              <w:pStyle w:val="BodyText"/>
              <w:ind w:firstLine="72"/>
              <w:jc w:val="center"/>
            </w:pPr>
            <w:r w:rsidRPr="001F38E4">
              <w:t>2.</w:t>
            </w:r>
          </w:p>
        </w:tc>
        <w:tc>
          <w:tcPr>
            <w:tcW w:w="9115" w:type="dxa"/>
          </w:tcPr>
          <w:p w:rsidR="00F93841" w:rsidRPr="00E278BE" w:rsidRDefault="00F93841" w:rsidP="00163138">
            <w:pPr>
              <w:ind w:firstLine="72"/>
              <w:rPr>
                <w:b/>
                <w:bCs/>
              </w:rPr>
            </w:pPr>
            <w:r w:rsidRPr="00E278BE">
              <w:rPr>
                <w:b/>
                <w:bCs/>
              </w:rPr>
              <w:t>Основы сценической речи</w:t>
            </w:r>
          </w:p>
        </w:tc>
        <w:tc>
          <w:tcPr>
            <w:tcW w:w="1882" w:type="dxa"/>
          </w:tcPr>
          <w:p w:rsidR="00F93841" w:rsidRPr="00E278BE" w:rsidRDefault="00F93841" w:rsidP="00DD636B">
            <w:pPr>
              <w:pStyle w:val="BodyText3"/>
              <w:ind w:firstLine="252"/>
              <w:jc w:val="center"/>
              <w:rPr>
                <w:b/>
                <w:bCs/>
                <w:sz w:val="24"/>
                <w:szCs w:val="24"/>
              </w:rPr>
            </w:pPr>
            <w:r w:rsidRPr="00E278BE">
              <w:rPr>
                <w:b/>
                <w:bCs/>
                <w:sz w:val="24"/>
                <w:szCs w:val="24"/>
              </w:rPr>
              <w:t>6</w:t>
            </w:r>
          </w:p>
        </w:tc>
        <w:tc>
          <w:tcPr>
            <w:tcW w:w="2126" w:type="dxa"/>
          </w:tcPr>
          <w:p w:rsidR="00F93841" w:rsidRPr="00E278BE" w:rsidRDefault="00F93841" w:rsidP="0085557B">
            <w:pPr>
              <w:ind w:firstLine="540"/>
              <w:jc w:val="center"/>
              <w:rPr>
                <w:b/>
                <w:bCs/>
              </w:rPr>
            </w:pPr>
            <w:r w:rsidRPr="00E278BE">
              <w:rPr>
                <w:b/>
                <w:bCs/>
              </w:rPr>
              <w:t>26</w:t>
            </w:r>
          </w:p>
        </w:tc>
        <w:tc>
          <w:tcPr>
            <w:tcW w:w="1316" w:type="dxa"/>
          </w:tcPr>
          <w:p w:rsidR="00F93841" w:rsidRPr="00E278BE" w:rsidRDefault="00F93841" w:rsidP="00617C2C">
            <w:pPr>
              <w:pStyle w:val="BodyText"/>
              <w:ind w:firstLine="72"/>
              <w:jc w:val="center"/>
              <w:rPr>
                <w:b/>
                <w:bCs/>
              </w:rPr>
            </w:pPr>
            <w:r w:rsidRPr="00E278BE">
              <w:rPr>
                <w:b/>
                <w:bCs/>
              </w:rPr>
              <w:t>32</w:t>
            </w:r>
          </w:p>
        </w:tc>
      </w:tr>
      <w:tr w:rsidR="00F93841" w:rsidRPr="001F38E4">
        <w:trPr>
          <w:cantSplit/>
          <w:trHeight w:val="331"/>
          <w:jc w:val="center"/>
        </w:trPr>
        <w:tc>
          <w:tcPr>
            <w:tcW w:w="720" w:type="dxa"/>
          </w:tcPr>
          <w:p w:rsidR="00F93841" w:rsidRPr="001F38E4" w:rsidRDefault="00F93841" w:rsidP="00DD636B">
            <w:pPr>
              <w:pStyle w:val="BodyText"/>
              <w:ind w:firstLine="72"/>
              <w:jc w:val="center"/>
            </w:pPr>
            <w:r>
              <w:t>2.1</w:t>
            </w:r>
          </w:p>
        </w:tc>
        <w:tc>
          <w:tcPr>
            <w:tcW w:w="9115" w:type="dxa"/>
          </w:tcPr>
          <w:p w:rsidR="00F93841" w:rsidRDefault="00F93841" w:rsidP="00163138">
            <w:pPr>
              <w:ind w:firstLine="72"/>
            </w:pPr>
            <w:r>
              <w:t>Вводное занятие</w:t>
            </w:r>
          </w:p>
        </w:tc>
        <w:tc>
          <w:tcPr>
            <w:tcW w:w="1882" w:type="dxa"/>
          </w:tcPr>
          <w:p w:rsidR="00F93841" w:rsidRPr="00DD636B" w:rsidRDefault="00F93841" w:rsidP="00DD636B">
            <w:pPr>
              <w:pStyle w:val="BodyText3"/>
              <w:ind w:firstLine="252"/>
              <w:jc w:val="center"/>
              <w:rPr>
                <w:sz w:val="24"/>
                <w:szCs w:val="24"/>
              </w:rPr>
            </w:pPr>
            <w:r>
              <w:rPr>
                <w:sz w:val="24"/>
                <w:szCs w:val="24"/>
              </w:rPr>
              <w:t>1</w:t>
            </w:r>
          </w:p>
        </w:tc>
        <w:tc>
          <w:tcPr>
            <w:tcW w:w="2126" w:type="dxa"/>
          </w:tcPr>
          <w:p w:rsidR="00F93841" w:rsidRDefault="00F93841" w:rsidP="0085557B">
            <w:pPr>
              <w:ind w:firstLine="540"/>
              <w:jc w:val="center"/>
            </w:pPr>
          </w:p>
        </w:tc>
        <w:tc>
          <w:tcPr>
            <w:tcW w:w="1316" w:type="dxa"/>
          </w:tcPr>
          <w:p w:rsidR="00F93841" w:rsidRDefault="00F93841" w:rsidP="00617C2C">
            <w:pPr>
              <w:pStyle w:val="BodyText"/>
              <w:ind w:firstLine="72"/>
              <w:jc w:val="center"/>
            </w:pPr>
          </w:p>
        </w:tc>
      </w:tr>
      <w:tr w:rsidR="00F93841" w:rsidRPr="001F38E4">
        <w:trPr>
          <w:cantSplit/>
          <w:trHeight w:val="331"/>
          <w:jc w:val="center"/>
        </w:trPr>
        <w:tc>
          <w:tcPr>
            <w:tcW w:w="720" w:type="dxa"/>
          </w:tcPr>
          <w:p w:rsidR="00F93841" w:rsidRPr="001F38E4" w:rsidRDefault="00F93841" w:rsidP="00DD636B">
            <w:pPr>
              <w:pStyle w:val="BodyText"/>
              <w:ind w:firstLine="72"/>
              <w:jc w:val="center"/>
            </w:pPr>
            <w:r>
              <w:t>2.2</w:t>
            </w:r>
          </w:p>
        </w:tc>
        <w:tc>
          <w:tcPr>
            <w:tcW w:w="9115" w:type="dxa"/>
          </w:tcPr>
          <w:p w:rsidR="00F93841" w:rsidRDefault="00F93841" w:rsidP="00163138">
            <w:pPr>
              <w:ind w:firstLine="72"/>
            </w:pPr>
            <w:r>
              <w:t>Культура речи</w:t>
            </w:r>
          </w:p>
        </w:tc>
        <w:tc>
          <w:tcPr>
            <w:tcW w:w="1882" w:type="dxa"/>
          </w:tcPr>
          <w:p w:rsidR="00F93841" w:rsidRPr="00DD636B" w:rsidRDefault="00F93841" w:rsidP="00DD636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1</w:t>
            </w:r>
          </w:p>
        </w:tc>
        <w:tc>
          <w:tcPr>
            <w:tcW w:w="1316" w:type="dxa"/>
          </w:tcPr>
          <w:p w:rsidR="00F93841" w:rsidRDefault="00F93841" w:rsidP="00617C2C">
            <w:pPr>
              <w:pStyle w:val="BodyText"/>
              <w:ind w:firstLine="72"/>
              <w:jc w:val="center"/>
            </w:pPr>
          </w:p>
        </w:tc>
      </w:tr>
      <w:tr w:rsidR="00F93841" w:rsidRPr="001F38E4">
        <w:trPr>
          <w:cantSplit/>
          <w:trHeight w:val="331"/>
          <w:jc w:val="center"/>
        </w:trPr>
        <w:tc>
          <w:tcPr>
            <w:tcW w:w="720" w:type="dxa"/>
          </w:tcPr>
          <w:p w:rsidR="00F93841" w:rsidRPr="001F38E4" w:rsidRDefault="00F93841" w:rsidP="00DD636B">
            <w:pPr>
              <w:pStyle w:val="BodyText"/>
              <w:ind w:firstLine="72"/>
              <w:jc w:val="center"/>
            </w:pPr>
            <w:r>
              <w:t>2.3</w:t>
            </w:r>
          </w:p>
        </w:tc>
        <w:tc>
          <w:tcPr>
            <w:tcW w:w="9115" w:type="dxa"/>
          </w:tcPr>
          <w:p w:rsidR="00F93841" w:rsidRDefault="00F93841" w:rsidP="00163138">
            <w:pPr>
              <w:ind w:firstLine="72"/>
            </w:pPr>
            <w:r>
              <w:t>Дыхание и голос</w:t>
            </w:r>
          </w:p>
        </w:tc>
        <w:tc>
          <w:tcPr>
            <w:tcW w:w="1882" w:type="dxa"/>
          </w:tcPr>
          <w:p w:rsidR="00F93841" w:rsidRPr="00DD636B" w:rsidRDefault="00F93841" w:rsidP="00DD636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12</w:t>
            </w:r>
          </w:p>
        </w:tc>
        <w:tc>
          <w:tcPr>
            <w:tcW w:w="1316" w:type="dxa"/>
          </w:tcPr>
          <w:p w:rsidR="00F93841" w:rsidRDefault="00F93841" w:rsidP="00617C2C">
            <w:pPr>
              <w:pStyle w:val="BodyText"/>
              <w:ind w:firstLine="72"/>
              <w:jc w:val="center"/>
            </w:pPr>
          </w:p>
        </w:tc>
      </w:tr>
      <w:tr w:rsidR="00F93841" w:rsidRPr="001F38E4">
        <w:trPr>
          <w:cantSplit/>
          <w:trHeight w:val="269"/>
          <w:jc w:val="center"/>
        </w:trPr>
        <w:tc>
          <w:tcPr>
            <w:tcW w:w="720" w:type="dxa"/>
          </w:tcPr>
          <w:p w:rsidR="00F93841" w:rsidRPr="001F38E4" w:rsidRDefault="00F93841" w:rsidP="00DD636B">
            <w:pPr>
              <w:pStyle w:val="BodyText"/>
              <w:ind w:firstLine="72"/>
              <w:jc w:val="center"/>
            </w:pPr>
            <w:r>
              <w:t>2.4</w:t>
            </w:r>
          </w:p>
        </w:tc>
        <w:tc>
          <w:tcPr>
            <w:tcW w:w="9115" w:type="dxa"/>
          </w:tcPr>
          <w:p w:rsidR="00F93841" w:rsidRDefault="00F93841" w:rsidP="00163138">
            <w:pPr>
              <w:ind w:firstLine="72"/>
            </w:pPr>
            <w:r>
              <w:t>Дикция</w:t>
            </w:r>
          </w:p>
        </w:tc>
        <w:tc>
          <w:tcPr>
            <w:tcW w:w="1882" w:type="dxa"/>
          </w:tcPr>
          <w:p w:rsidR="00F93841" w:rsidRPr="00DD636B" w:rsidRDefault="00F93841" w:rsidP="00DD636B">
            <w:pPr>
              <w:pStyle w:val="BodyText3"/>
              <w:ind w:firstLine="252"/>
              <w:jc w:val="center"/>
              <w:rPr>
                <w:sz w:val="24"/>
                <w:szCs w:val="24"/>
              </w:rPr>
            </w:pPr>
            <w:r>
              <w:rPr>
                <w:sz w:val="24"/>
                <w:szCs w:val="24"/>
              </w:rPr>
              <w:t>1</w:t>
            </w:r>
          </w:p>
        </w:tc>
        <w:tc>
          <w:tcPr>
            <w:tcW w:w="2126" w:type="dxa"/>
          </w:tcPr>
          <w:p w:rsidR="00F93841" w:rsidRDefault="00F93841" w:rsidP="0085557B">
            <w:pPr>
              <w:ind w:firstLine="540"/>
              <w:jc w:val="center"/>
            </w:pPr>
            <w:r>
              <w:t>13</w:t>
            </w:r>
          </w:p>
        </w:tc>
        <w:tc>
          <w:tcPr>
            <w:tcW w:w="1316" w:type="dxa"/>
          </w:tcPr>
          <w:p w:rsidR="00F93841" w:rsidRDefault="00F93841" w:rsidP="00617C2C">
            <w:pPr>
              <w:pStyle w:val="BodyText"/>
              <w:ind w:firstLine="72"/>
              <w:jc w:val="center"/>
            </w:pPr>
          </w:p>
        </w:tc>
      </w:tr>
      <w:tr w:rsidR="00F93841" w:rsidRPr="001F38E4">
        <w:trPr>
          <w:cantSplit/>
          <w:trHeight w:val="275"/>
          <w:jc w:val="center"/>
        </w:trPr>
        <w:tc>
          <w:tcPr>
            <w:tcW w:w="720" w:type="dxa"/>
          </w:tcPr>
          <w:p w:rsidR="00F93841" w:rsidRPr="001F38E4" w:rsidRDefault="00F93841" w:rsidP="00E278BE">
            <w:pPr>
              <w:pStyle w:val="BodyText"/>
              <w:ind w:firstLine="72"/>
              <w:jc w:val="center"/>
            </w:pPr>
            <w:r w:rsidRPr="001F38E4">
              <w:t>3.</w:t>
            </w:r>
          </w:p>
        </w:tc>
        <w:tc>
          <w:tcPr>
            <w:tcW w:w="9115" w:type="dxa"/>
          </w:tcPr>
          <w:p w:rsidR="00F93841" w:rsidRPr="00E278BE" w:rsidRDefault="00F93841" w:rsidP="003F12F0">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F93841" w:rsidRPr="00E278BE" w:rsidRDefault="00F93841" w:rsidP="0085557B">
            <w:pPr>
              <w:ind w:firstLine="252"/>
              <w:jc w:val="center"/>
              <w:rPr>
                <w:b/>
                <w:bCs/>
              </w:rPr>
            </w:pPr>
            <w:r w:rsidRPr="00E278BE">
              <w:rPr>
                <w:b/>
                <w:bCs/>
              </w:rPr>
              <w:t>3</w:t>
            </w:r>
          </w:p>
        </w:tc>
        <w:tc>
          <w:tcPr>
            <w:tcW w:w="2126" w:type="dxa"/>
          </w:tcPr>
          <w:p w:rsidR="00F93841" w:rsidRPr="00E278BE" w:rsidRDefault="00F93841" w:rsidP="00617C2C">
            <w:pPr>
              <w:ind w:firstLine="540"/>
              <w:jc w:val="center"/>
              <w:rPr>
                <w:b/>
                <w:bCs/>
              </w:rPr>
            </w:pPr>
            <w:r>
              <w:rPr>
                <w:b/>
                <w:bCs/>
              </w:rPr>
              <w:t>22</w:t>
            </w:r>
          </w:p>
        </w:tc>
        <w:tc>
          <w:tcPr>
            <w:tcW w:w="1316" w:type="dxa"/>
          </w:tcPr>
          <w:p w:rsidR="00F93841" w:rsidRPr="00E278BE" w:rsidRDefault="00F93841" w:rsidP="0085557B">
            <w:pPr>
              <w:pStyle w:val="BodyText"/>
              <w:ind w:firstLine="72"/>
              <w:jc w:val="center"/>
              <w:rPr>
                <w:b/>
                <w:bCs/>
              </w:rPr>
            </w:pPr>
            <w:r>
              <w:rPr>
                <w:b/>
                <w:bCs/>
              </w:rPr>
              <w:t>25</w:t>
            </w:r>
          </w:p>
        </w:tc>
      </w:tr>
      <w:tr w:rsidR="00F93841" w:rsidRPr="001F38E4">
        <w:trPr>
          <w:cantSplit/>
          <w:trHeight w:val="283"/>
          <w:jc w:val="center"/>
        </w:trPr>
        <w:tc>
          <w:tcPr>
            <w:tcW w:w="720" w:type="dxa"/>
          </w:tcPr>
          <w:p w:rsidR="00F93841" w:rsidRPr="001F38E4" w:rsidRDefault="00F93841" w:rsidP="00E278BE">
            <w:pPr>
              <w:pStyle w:val="BodyText"/>
              <w:ind w:firstLine="72"/>
              <w:jc w:val="center"/>
            </w:pPr>
            <w:r>
              <w:t>3.1</w:t>
            </w:r>
          </w:p>
        </w:tc>
        <w:tc>
          <w:tcPr>
            <w:tcW w:w="9115" w:type="dxa"/>
          </w:tcPr>
          <w:p w:rsidR="00F93841" w:rsidRDefault="00F93841" w:rsidP="00163138">
            <w:pPr>
              <w:ind w:firstLine="72"/>
            </w:pPr>
            <w:r>
              <w:t>Вводное занятие</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617C2C">
            <w:pPr>
              <w:ind w:firstLine="540"/>
              <w:jc w:val="center"/>
            </w:pPr>
          </w:p>
        </w:tc>
        <w:tc>
          <w:tcPr>
            <w:tcW w:w="1316" w:type="dxa"/>
          </w:tcPr>
          <w:p w:rsidR="00F93841" w:rsidRDefault="00F93841" w:rsidP="0085557B">
            <w:pPr>
              <w:pStyle w:val="BodyText"/>
              <w:ind w:firstLine="72"/>
              <w:jc w:val="center"/>
            </w:pPr>
          </w:p>
        </w:tc>
      </w:tr>
      <w:tr w:rsidR="00F93841" w:rsidRPr="001F38E4">
        <w:trPr>
          <w:cantSplit/>
          <w:trHeight w:val="291"/>
          <w:jc w:val="center"/>
        </w:trPr>
        <w:tc>
          <w:tcPr>
            <w:tcW w:w="720" w:type="dxa"/>
          </w:tcPr>
          <w:p w:rsidR="00F93841" w:rsidRPr="001F38E4" w:rsidRDefault="00F93841" w:rsidP="00E278BE">
            <w:pPr>
              <w:pStyle w:val="BodyText"/>
              <w:ind w:firstLine="72"/>
              <w:jc w:val="center"/>
            </w:pPr>
            <w:r>
              <w:t>3.2</w:t>
            </w:r>
          </w:p>
        </w:tc>
        <w:tc>
          <w:tcPr>
            <w:tcW w:w="9115" w:type="dxa"/>
          </w:tcPr>
          <w:p w:rsidR="00F93841" w:rsidRDefault="00F93841" w:rsidP="00163138">
            <w:pPr>
              <w:ind w:firstLine="72"/>
            </w:pPr>
            <w:r>
              <w:t>Практическое знакомство со сценическим действием в упражнениях, играх и этюдах</w:t>
            </w:r>
          </w:p>
        </w:tc>
        <w:tc>
          <w:tcPr>
            <w:tcW w:w="1882" w:type="dxa"/>
          </w:tcPr>
          <w:p w:rsidR="00F93841" w:rsidRPr="001F38E4" w:rsidRDefault="00F93841" w:rsidP="0085557B">
            <w:pPr>
              <w:ind w:firstLine="252"/>
              <w:jc w:val="center"/>
            </w:pPr>
            <w:r>
              <w:t>2</w:t>
            </w:r>
          </w:p>
        </w:tc>
        <w:tc>
          <w:tcPr>
            <w:tcW w:w="2126" w:type="dxa"/>
          </w:tcPr>
          <w:p w:rsidR="00F93841" w:rsidRPr="001F38E4" w:rsidRDefault="00F93841" w:rsidP="00617C2C">
            <w:pPr>
              <w:ind w:firstLine="540"/>
              <w:jc w:val="center"/>
            </w:pPr>
            <w:r>
              <w:t>22</w:t>
            </w:r>
          </w:p>
        </w:tc>
        <w:tc>
          <w:tcPr>
            <w:tcW w:w="1316" w:type="dxa"/>
          </w:tcPr>
          <w:p w:rsidR="00F93841"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E278BE">
            <w:pPr>
              <w:pStyle w:val="BodyText"/>
              <w:ind w:firstLine="72"/>
              <w:jc w:val="center"/>
            </w:pPr>
            <w:r w:rsidRPr="001F38E4">
              <w:t>4.</w:t>
            </w:r>
          </w:p>
        </w:tc>
        <w:tc>
          <w:tcPr>
            <w:tcW w:w="9115" w:type="dxa"/>
          </w:tcPr>
          <w:p w:rsidR="00F93841" w:rsidRPr="00163138" w:rsidRDefault="00F93841" w:rsidP="00163138">
            <w:pPr>
              <w:ind w:firstLine="72"/>
              <w:rPr>
                <w:b/>
                <w:bCs/>
              </w:rPr>
            </w:pPr>
            <w:r w:rsidRPr="00163138">
              <w:rPr>
                <w:b/>
                <w:bCs/>
              </w:rPr>
              <w:t>Ритмопластика</w:t>
            </w:r>
          </w:p>
        </w:tc>
        <w:tc>
          <w:tcPr>
            <w:tcW w:w="1882" w:type="dxa"/>
          </w:tcPr>
          <w:p w:rsidR="00F93841" w:rsidRPr="00163138" w:rsidRDefault="00F93841" w:rsidP="0085557B">
            <w:pPr>
              <w:ind w:firstLine="252"/>
              <w:jc w:val="center"/>
              <w:rPr>
                <w:b/>
                <w:bCs/>
              </w:rPr>
            </w:pPr>
            <w:r w:rsidRPr="00163138">
              <w:rPr>
                <w:b/>
                <w:bCs/>
              </w:rPr>
              <w:t>13</w:t>
            </w:r>
          </w:p>
        </w:tc>
        <w:tc>
          <w:tcPr>
            <w:tcW w:w="2126" w:type="dxa"/>
          </w:tcPr>
          <w:p w:rsidR="00F93841" w:rsidRPr="00163138" w:rsidRDefault="00F93841" w:rsidP="00E278BE">
            <w:pPr>
              <w:pStyle w:val="BodyText"/>
              <w:jc w:val="center"/>
              <w:rPr>
                <w:b/>
                <w:bCs/>
              </w:rPr>
            </w:pPr>
            <w:r w:rsidRPr="00163138">
              <w:rPr>
                <w:b/>
                <w:bCs/>
              </w:rPr>
              <w:t>14</w:t>
            </w:r>
          </w:p>
        </w:tc>
        <w:tc>
          <w:tcPr>
            <w:tcW w:w="1316" w:type="dxa"/>
          </w:tcPr>
          <w:p w:rsidR="00F93841" w:rsidRPr="00163138" w:rsidRDefault="00F93841" w:rsidP="0085557B">
            <w:pPr>
              <w:pStyle w:val="BodyText"/>
              <w:ind w:firstLine="72"/>
              <w:jc w:val="center"/>
              <w:rPr>
                <w:b/>
                <w:bCs/>
              </w:rPr>
            </w:pPr>
            <w:r w:rsidRPr="00163138">
              <w:rPr>
                <w:b/>
                <w:bCs/>
              </w:rPr>
              <w:t>27</w:t>
            </w:r>
          </w:p>
        </w:tc>
      </w:tr>
      <w:tr w:rsidR="00F93841" w:rsidRPr="001F38E4">
        <w:trPr>
          <w:cantSplit/>
          <w:trHeight w:val="413"/>
          <w:jc w:val="center"/>
        </w:trPr>
        <w:tc>
          <w:tcPr>
            <w:tcW w:w="720" w:type="dxa"/>
          </w:tcPr>
          <w:p w:rsidR="00F93841" w:rsidRPr="001F38E4" w:rsidRDefault="00F93841" w:rsidP="00E278BE">
            <w:pPr>
              <w:pStyle w:val="BodyText"/>
              <w:ind w:firstLine="72"/>
              <w:jc w:val="center"/>
            </w:pPr>
            <w:r>
              <w:t>4.1</w:t>
            </w:r>
          </w:p>
        </w:tc>
        <w:tc>
          <w:tcPr>
            <w:tcW w:w="9115" w:type="dxa"/>
          </w:tcPr>
          <w:p w:rsidR="00F93841" w:rsidRPr="001F38E4" w:rsidRDefault="00F93841" w:rsidP="00163138">
            <w:pPr>
              <w:ind w:firstLine="72"/>
            </w:pPr>
            <w:r>
              <w:t>Водное занятие</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pP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E278BE">
            <w:pPr>
              <w:pStyle w:val="BodyText"/>
              <w:ind w:firstLine="72"/>
              <w:jc w:val="center"/>
            </w:pPr>
            <w:r>
              <w:t>4.2</w:t>
            </w:r>
          </w:p>
        </w:tc>
        <w:tc>
          <w:tcPr>
            <w:tcW w:w="9115" w:type="dxa"/>
          </w:tcPr>
          <w:p w:rsidR="00F93841" w:rsidRPr="001F38E4" w:rsidRDefault="00F93841" w:rsidP="00163138">
            <w:pPr>
              <w:ind w:firstLine="72"/>
            </w:pPr>
            <w:r>
              <w:t>Ритмика</w:t>
            </w:r>
          </w:p>
        </w:tc>
        <w:tc>
          <w:tcPr>
            <w:tcW w:w="1882" w:type="dxa"/>
          </w:tcPr>
          <w:p w:rsidR="00F93841" w:rsidRPr="001F38E4" w:rsidRDefault="00F93841" w:rsidP="0085557B">
            <w:pPr>
              <w:ind w:firstLine="252"/>
              <w:jc w:val="center"/>
            </w:pPr>
            <w:r>
              <w:t>4</w:t>
            </w:r>
          </w:p>
        </w:tc>
        <w:tc>
          <w:tcPr>
            <w:tcW w:w="2126" w:type="dxa"/>
          </w:tcPr>
          <w:p w:rsidR="00F93841" w:rsidRPr="001F38E4" w:rsidRDefault="00F93841" w:rsidP="00E278BE">
            <w:pPr>
              <w:pStyle w:val="BodyText"/>
              <w:jc w:val="center"/>
            </w:pPr>
            <w:r>
              <w:t>4</w:t>
            </w: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E278BE">
            <w:pPr>
              <w:pStyle w:val="BodyText"/>
              <w:ind w:firstLine="72"/>
              <w:jc w:val="center"/>
            </w:pPr>
            <w:r>
              <w:t>4.3</w:t>
            </w:r>
          </w:p>
        </w:tc>
        <w:tc>
          <w:tcPr>
            <w:tcW w:w="9115" w:type="dxa"/>
          </w:tcPr>
          <w:p w:rsidR="00F93841" w:rsidRPr="001F38E4" w:rsidRDefault="00F93841" w:rsidP="00163138">
            <w:pPr>
              <w:ind w:firstLine="72"/>
            </w:pPr>
            <w:r>
              <w:t>Пластика</w:t>
            </w:r>
          </w:p>
        </w:tc>
        <w:tc>
          <w:tcPr>
            <w:tcW w:w="1882" w:type="dxa"/>
          </w:tcPr>
          <w:p w:rsidR="00F93841" w:rsidRPr="001F38E4" w:rsidRDefault="00F93841" w:rsidP="0085557B">
            <w:pPr>
              <w:ind w:firstLine="252"/>
              <w:jc w:val="center"/>
            </w:pPr>
            <w:r>
              <w:t>4</w:t>
            </w:r>
          </w:p>
        </w:tc>
        <w:tc>
          <w:tcPr>
            <w:tcW w:w="2126" w:type="dxa"/>
          </w:tcPr>
          <w:p w:rsidR="00F93841" w:rsidRPr="001F38E4" w:rsidRDefault="00F93841" w:rsidP="00E278BE">
            <w:pPr>
              <w:pStyle w:val="BodyText"/>
              <w:jc w:val="center"/>
            </w:pPr>
            <w:r>
              <w:t>5</w:t>
            </w: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E278BE">
            <w:pPr>
              <w:pStyle w:val="BodyText"/>
              <w:ind w:firstLine="72"/>
              <w:jc w:val="center"/>
            </w:pPr>
            <w:r>
              <w:t>4.4</w:t>
            </w:r>
          </w:p>
        </w:tc>
        <w:tc>
          <w:tcPr>
            <w:tcW w:w="9115" w:type="dxa"/>
          </w:tcPr>
          <w:p w:rsidR="00F93841" w:rsidRDefault="00F93841" w:rsidP="0085557B">
            <w:pPr>
              <w:ind w:firstLine="72"/>
            </w:pPr>
            <w:r>
              <w:t>Танцевальная азбука</w:t>
            </w:r>
          </w:p>
        </w:tc>
        <w:tc>
          <w:tcPr>
            <w:tcW w:w="1882" w:type="dxa"/>
          </w:tcPr>
          <w:p w:rsidR="00F93841" w:rsidRPr="001F38E4" w:rsidRDefault="00F93841" w:rsidP="0085557B">
            <w:pPr>
              <w:ind w:firstLine="252"/>
              <w:jc w:val="center"/>
            </w:pPr>
            <w:r>
              <w:t>4</w:t>
            </w:r>
          </w:p>
        </w:tc>
        <w:tc>
          <w:tcPr>
            <w:tcW w:w="2126" w:type="dxa"/>
          </w:tcPr>
          <w:p w:rsidR="00F93841" w:rsidRPr="001F38E4" w:rsidRDefault="00F93841" w:rsidP="00E278BE">
            <w:pPr>
              <w:pStyle w:val="BodyText"/>
              <w:jc w:val="center"/>
            </w:pPr>
            <w:r>
              <w:t>5</w:t>
            </w:r>
          </w:p>
        </w:tc>
        <w:tc>
          <w:tcPr>
            <w:tcW w:w="1316" w:type="dxa"/>
          </w:tcPr>
          <w:p w:rsidR="00F93841" w:rsidRPr="001F38E4" w:rsidRDefault="00F93841" w:rsidP="0085557B">
            <w:pPr>
              <w:pStyle w:val="BodyText"/>
              <w:ind w:firstLine="72"/>
              <w:jc w:val="center"/>
            </w:pPr>
          </w:p>
        </w:tc>
      </w:tr>
      <w:tr w:rsidR="00F93841" w:rsidRPr="001F38E4">
        <w:trPr>
          <w:cantSplit/>
          <w:trHeight w:val="261"/>
          <w:jc w:val="center"/>
        </w:trPr>
        <w:tc>
          <w:tcPr>
            <w:tcW w:w="720" w:type="dxa"/>
          </w:tcPr>
          <w:p w:rsidR="00F93841" w:rsidRPr="001F38E4" w:rsidRDefault="00F93841" w:rsidP="00163138">
            <w:pPr>
              <w:pStyle w:val="BodyText"/>
              <w:ind w:firstLine="72"/>
              <w:jc w:val="center"/>
            </w:pPr>
            <w:r w:rsidRPr="001F38E4">
              <w:t>5.</w:t>
            </w:r>
          </w:p>
        </w:tc>
        <w:tc>
          <w:tcPr>
            <w:tcW w:w="9115" w:type="dxa"/>
          </w:tcPr>
          <w:p w:rsidR="00F93841" w:rsidRPr="00163138" w:rsidRDefault="00F93841" w:rsidP="00163138">
            <w:pPr>
              <w:ind w:firstLine="72"/>
              <w:rPr>
                <w:b/>
                <w:bCs/>
              </w:rPr>
            </w:pPr>
            <w:r w:rsidRPr="00163138">
              <w:rPr>
                <w:b/>
                <w:bCs/>
              </w:rPr>
              <w:t>Репетиционно - постановочные работы</w:t>
            </w:r>
          </w:p>
        </w:tc>
        <w:tc>
          <w:tcPr>
            <w:tcW w:w="1882" w:type="dxa"/>
          </w:tcPr>
          <w:p w:rsidR="00F93841" w:rsidRPr="00163138" w:rsidRDefault="00F93841" w:rsidP="0085557B">
            <w:pPr>
              <w:ind w:firstLine="252"/>
              <w:jc w:val="center"/>
              <w:rPr>
                <w:b/>
                <w:bCs/>
              </w:rPr>
            </w:pPr>
            <w:r w:rsidRPr="00163138">
              <w:rPr>
                <w:b/>
                <w:bCs/>
              </w:rPr>
              <w:t>3</w:t>
            </w:r>
          </w:p>
        </w:tc>
        <w:tc>
          <w:tcPr>
            <w:tcW w:w="2126" w:type="dxa"/>
          </w:tcPr>
          <w:p w:rsidR="00F93841" w:rsidRPr="00163138" w:rsidRDefault="00F93841" w:rsidP="0085557B">
            <w:pPr>
              <w:pStyle w:val="BodyText"/>
              <w:ind w:firstLine="540"/>
              <w:jc w:val="center"/>
              <w:rPr>
                <w:b/>
                <w:bCs/>
              </w:rPr>
            </w:pPr>
            <w:r w:rsidRPr="00163138">
              <w:rPr>
                <w:b/>
                <w:bCs/>
              </w:rPr>
              <w:t>37</w:t>
            </w:r>
          </w:p>
        </w:tc>
        <w:tc>
          <w:tcPr>
            <w:tcW w:w="1316" w:type="dxa"/>
          </w:tcPr>
          <w:p w:rsidR="00F93841" w:rsidRPr="00163138" w:rsidRDefault="00F93841" w:rsidP="00163138">
            <w:pPr>
              <w:pStyle w:val="BodyText"/>
              <w:ind w:firstLine="72"/>
              <w:jc w:val="center"/>
              <w:rPr>
                <w:b/>
                <w:bCs/>
              </w:rPr>
            </w:pPr>
            <w:r w:rsidRPr="00163138">
              <w:rPr>
                <w:b/>
                <w:bCs/>
              </w:rPr>
              <w:t>40</w:t>
            </w:r>
          </w:p>
        </w:tc>
      </w:tr>
      <w:tr w:rsidR="00F93841" w:rsidRPr="001F38E4">
        <w:trPr>
          <w:cantSplit/>
          <w:trHeight w:val="408"/>
          <w:jc w:val="center"/>
        </w:trPr>
        <w:tc>
          <w:tcPr>
            <w:tcW w:w="720" w:type="dxa"/>
          </w:tcPr>
          <w:p w:rsidR="00F93841" w:rsidRPr="001F38E4" w:rsidRDefault="00F93841" w:rsidP="00163138">
            <w:pPr>
              <w:pStyle w:val="BodyText"/>
              <w:ind w:firstLine="72"/>
              <w:jc w:val="center"/>
            </w:pPr>
            <w:r w:rsidRPr="001F38E4">
              <w:t>6.</w:t>
            </w:r>
          </w:p>
        </w:tc>
        <w:tc>
          <w:tcPr>
            <w:tcW w:w="9115" w:type="dxa"/>
          </w:tcPr>
          <w:p w:rsidR="00F93841" w:rsidRPr="00163138" w:rsidRDefault="00F93841" w:rsidP="00163138">
            <w:pPr>
              <w:ind w:firstLine="72"/>
              <w:rPr>
                <w:b/>
                <w:bCs/>
              </w:rPr>
            </w:pPr>
            <w:r w:rsidRPr="00163138">
              <w:rPr>
                <w:b/>
                <w:bCs/>
              </w:rPr>
              <w:t>Концертная деятельность</w:t>
            </w:r>
          </w:p>
        </w:tc>
        <w:tc>
          <w:tcPr>
            <w:tcW w:w="1882" w:type="dxa"/>
          </w:tcPr>
          <w:p w:rsidR="00F93841" w:rsidRPr="00163138" w:rsidRDefault="00F93841" w:rsidP="00163138">
            <w:pPr>
              <w:pStyle w:val="BodyText"/>
              <w:ind w:firstLine="252"/>
              <w:jc w:val="center"/>
              <w:rPr>
                <w:b/>
                <w:bCs/>
              </w:rPr>
            </w:pPr>
            <w:r w:rsidRPr="00163138">
              <w:rPr>
                <w:b/>
                <w:bCs/>
              </w:rPr>
              <w:t>1</w:t>
            </w:r>
          </w:p>
        </w:tc>
        <w:tc>
          <w:tcPr>
            <w:tcW w:w="2126" w:type="dxa"/>
          </w:tcPr>
          <w:p w:rsidR="00F93841" w:rsidRPr="00163138" w:rsidRDefault="00F93841" w:rsidP="00163138">
            <w:pPr>
              <w:ind w:firstLine="540"/>
              <w:jc w:val="center"/>
              <w:rPr>
                <w:b/>
                <w:bCs/>
              </w:rPr>
            </w:pPr>
            <w:r w:rsidRPr="00163138">
              <w:rPr>
                <w:b/>
                <w:bCs/>
              </w:rPr>
              <w:t>1</w:t>
            </w:r>
            <w:r>
              <w:rPr>
                <w:b/>
                <w:bCs/>
              </w:rPr>
              <w:t>1</w:t>
            </w:r>
          </w:p>
        </w:tc>
        <w:tc>
          <w:tcPr>
            <w:tcW w:w="1316" w:type="dxa"/>
          </w:tcPr>
          <w:p w:rsidR="00F93841" w:rsidRPr="00163138" w:rsidRDefault="00F93841" w:rsidP="00163138">
            <w:pPr>
              <w:pStyle w:val="BodyText"/>
              <w:ind w:firstLine="72"/>
              <w:jc w:val="center"/>
              <w:rPr>
                <w:b/>
                <w:bCs/>
              </w:rPr>
            </w:pPr>
            <w:r w:rsidRPr="00163138">
              <w:rPr>
                <w:b/>
                <w:bCs/>
              </w:rPr>
              <w:t>12</w:t>
            </w:r>
          </w:p>
        </w:tc>
      </w:tr>
      <w:tr w:rsidR="00F93841" w:rsidRPr="001F38E4">
        <w:trPr>
          <w:cantSplit/>
          <w:trHeight w:val="271"/>
          <w:jc w:val="center"/>
        </w:trPr>
        <w:tc>
          <w:tcPr>
            <w:tcW w:w="720" w:type="dxa"/>
          </w:tcPr>
          <w:p w:rsidR="00F93841" w:rsidRPr="001F38E4" w:rsidRDefault="00F93841" w:rsidP="00163138">
            <w:pPr>
              <w:pStyle w:val="BodyText"/>
              <w:ind w:firstLine="72"/>
              <w:jc w:val="center"/>
            </w:pPr>
            <w:r w:rsidRPr="001F38E4">
              <w:t>7.</w:t>
            </w:r>
          </w:p>
        </w:tc>
        <w:tc>
          <w:tcPr>
            <w:tcW w:w="9115" w:type="dxa"/>
          </w:tcPr>
          <w:p w:rsidR="00F93841" w:rsidRPr="00163138" w:rsidRDefault="00F93841" w:rsidP="00163138">
            <w:pPr>
              <w:ind w:firstLine="72"/>
              <w:rPr>
                <w:b/>
                <w:bCs/>
              </w:rPr>
            </w:pPr>
            <w:r w:rsidRPr="00163138">
              <w:rPr>
                <w:b/>
                <w:bCs/>
              </w:rPr>
              <w:t>Экскурсии</w:t>
            </w:r>
          </w:p>
        </w:tc>
        <w:tc>
          <w:tcPr>
            <w:tcW w:w="1882" w:type="dxa"/>
          </w:tcPr>
          <w:p w:rsidR="00F93841" w:rsidRPr="00163138" w:rsidRDefault="00F93841" w:rsidP="00163138">
            <w:pPr>
              <w:pStyle w:val="BodyText"/>
              <w:ind w:firstLine="252"/>
              <w:jc w:val="left"/>
              <w:rPr>
                <w:b/>
                <w:bCs/>
              </w:rPr>
            </w:pPr>
          </w:p>
        </w:tc>
        <w:tc>
          <w:tcPr>
            <w:tcW w:w="2126" w:type="dxa"/>
          </w:tcPr>
          <w:p w:rsidR="00F93841" w:rsidRPr="00163138" w:rsidRDefault="00F93841" w:rsidP="00163138">
            <w:pPr>
              <w:pStyle w:val="BodyText"/>
              <w:ind w:firstLine="540"/>
              <w:jc w:val="center"/>
              <w:rPr>
                <w:b/>
                <w:bCs/>
              </w:rPr>
            </w:pPr>
            <w:r w:rsidRPr="00163138">
              <w:rPr>
                <w:b/>
                <w:bCs/>
              </w:rPr>
              <w:t>4</w:t>
            </w:r>
          </w:p>
        </w:tc>
        <w:tc>
          <w:tcPr>
            <w:tcW w:w="1316" w:type="dxa"/>
          </w:tcPr>
          <w:p w:rsidR="00F93841" w:rsidRPr="00163138" w:rsidRDefault="00F93841" w:rsidP="00163138">
            <w:pPr>
              <w:pStyle w:val="BodyText"/>
              <w:ind w:firstLine="72"/>
              <w:jc w:val="center"/>
              <w:rPr>
                <w:b/>
                <w:bCs/>
              </w:rPr>
            </w:pPr>
            <w:r w:rsidRPr="00163138">
              <w:rPr>
                <w:b/>
                <w:bCs/>
              </w:rPr>
              <w:t>4</w:t>
            </w:r>
          </w:p>
        </w:tc>
      </w:tr>
      <w:tr w:rsidR="00F93841" w:rsidRPr="001F38E4">
        <w:trPr>
          <w:cantSplit/>
          <w:trHeight w:val="200"/>
          <w:jc w:val="center"/>
        </w:trPr>
        <w:tc>
          <w:tcPr>
            <w:tcW w:w="720" w:type="dxa"/>
          </w:tcPr>
          <w:p w:rsidR="00F93841" w:rsidRPr="001F38E4" w:rsidRDefault="00F93841" w:rsidP="0085557B">
            <w:pPr>
              <w:pStyle w:val="BodyText"/>
              <w:ind w:firstLine="72"/>
              <w:jc w:val="center"/>
            </w:pPr>
            <w:r w:rsidRPr="001F38E4">
              <w:t>8.</w:t>
            </w:r>
          </w:p>
        </w:tc>
        <w:tc>
          <w:tcPr>
            <w:tcW w:w="9115" w:type="dxa"/>
          </w:tcPr>
          <w:p w:rsidR="00F93841" w:rsidRPr="00163138" w:rsidRDefault="00F93841" w:rsidP="00163138">
            <w:pPr>
              <w:ind w:firstLine="72"/>
              <w:rPr>
                <w:b/>
                <w:bCs/>
              </w:rPr>
            </w:pPr>
            <w:r w:rsidRPr="00163138">
              <w:rPr>
                <w:b/>
                <w:bCs/>
              </w:rPr>
              <w:t>Итоговое занятие</w:t>
            </w:r>
          </w:p>
        </w:tc>
        <w:tc>
          <w:tcPr>
            <w:tcW w:w="1882" w:type="dxa"/>
          </w:tcPr>
          <w:p w:rsidR="00F93841" w:rsidRPr="00163138" w:rsidRDefault="00F93841" w:rsidP="00163138">
            <w:pPr>
              <w:pStyle w:val="BodyText"/>
              <w:ind w:firstLine="252"/>
              <w:jc w:val="center"/>
              <w:rPr>
                <w:b/>
                <w:bCs/>
              </w:rPr>
            </w:pPr>
            <w:r w:rsidRPr="00163138">
              <w:rPr>
                <w:b/>
                <w:bCs/>
              </w:rPr>
              <w:t>2</w:t>
            </w:r>
          </w:p>
        </w:tc>
        <w:tc>
          <w:tcPr>
            <w:tcW w:w="2126" w:type="dxa"/>
          </w:tcPr>
          <w:p w:rsidR="00F93841" w:rsidRPr="00163138" w:rsidRDefault="00F93841" w:rsidP="00163138">
            <w:pPr>
              <w:pStyle w:val="BodyText"/>
              <w:ind w:firstLine="540"/>
              <w:jc w:val="center"/>
              <w:rPr>
                <w:b/>
                <w:bCs/>
              </w:rPr>
            </w:pPr>
          </w:p>
        </w:tc>
        <w:tc>
          <w:tcPr>
            <w:tcW w:w="1316" w:type="dxa"/>
          </w:tcPr>
          <w:p w:rsidR="00F93841" w:rsidRPr="00163138" w:rsidRDefault="00F93841" w:rsidP="00163138">
            <w:pPr>
              <w:pStyle w:val="BodyText"/>
              <w:ind w:firstLine="72"/>
              <w:jc w:val="center"/>
              <w:rPr>
                <w:b/>
                <w:bCs/>
              </w:rPr>
            </w:pPr>
            <w:r w:rsidRPr="00163138">
              <w:rPr>
                <w:b/>
                <w:bCs/>
              </w:rPr>
              <w:t>2</w:t>
            </w:r>
          </w:p>
        </w:tc>
      </w:tr>
      <w:tr w:rsidR="00F93841" w:rsidRPr="001F38E4">
        <w:trPr>
          <w:cantSplit/>
          <w:trHeight w:val="360"/>
          <w:jc w:val="center"/>
        </w:trPr>
        <w:tc>
          <w:tcPr>
            <w:tcW w:w="9835" w:type="dxa"/>
            <w:gridSpan w:val="2"/>
          </w:tcPr>
          <w:p w:rsidR="00F93841" w:rsidRPr="0085557B" w:rsidRDefault="00F93841" w:rsidP="00163138">
            <w:pPr>
              <w:pStyle w:val="BodyText"/>
              <w:ind w:firstLine="72"/>
              <w:jc w:val="left"/>
              <w:rPr>
                <w:b/>
                <w:bCs/>
              </w:rPr>
            </w:pPr>
            <w:r w:rsidRPr="0085557B">
              <w:rPr>
                <w:b/>
                <w:bCs/>
              </w:rPr>
              <w:t>ИТОГО:</w:t>
            </w:r>
          </w:p>
        </w:tc>
        <w:tc>
          <w:tcPr>
            <w:tcW w:w="1882" w:type="dxa"/>
          </w:tcPr>
          <w:p w:rsidR="00F93841" w:rsidRPr="0085557B" w:rsidRDefault="00F93841" w:rsidP="0085557B">
            <w:pPr>
              <w:pStyle w:val="BodyText"/>
              <w:ind w:firstLine="252"/>
              <w:jc w:val="center"/>
              <w:rPr>
                <w:b/>
                <w:bCs/>
              </w:rPr>
            </w:pPr>
            <w:r w:rsidRPr="0085557B">
              <w:rPr>
                <w:b/>
                <w:bCs/>
              </w:rPr>
              <w:t>29</w:t>
            </w:r>
          </w:p>
        </w:tc>
        <w:tc>
          <w:tcPr>
            <w:tcW w:w="2126" w:type="dxa"/>
          </w:tcPr>
          <w:p w:rsidR="00F93841" w:rsidRPr="0085557B" w:rsidRDefault="00F93841" w:rsidP="00163138">
            <w:pPr>
              <w:pStyle w:val="BodyText"/>
              <w:ind w:firstLine="540"/>
              <w:jc w:val="center"/>
              <w:rPr>
                <w:b/>
                <w:bCs/>
              </w:rPr>
            </w:pPr>
            <w:r w:rsidRPr="0085557B">
              <w:rPr>
                <w:b/>
                <w:bCs/>
              </w:rPr>
              <w:t>115</w:t>
            </w:r>
          </w:p>
        </w:tc>
        <w:tc>
          <w:tcPr>
            <w:tcW w:w="1316" w:type="dxa"/>
          </w:tcPr>
          <w:p w:rsidR="00F93841" w:rsidRPr="0085557B" w:rsidRDefault="00F93841" w:rsidP="0085557B">
            <w:pPr>
              <w:pStyle w:val="BodyText"/>
              <w:ind w:firstLine="72"/>
              <w:jc w:val="center"/>
              <w:rPr>
                <w:b/>
                <w:bCs/>
              </w:rPr>
            </w:pPr>
            <w:r w:rsidRPr="0085557B">
              <w:rPr>
                <w:b/>
                <w:bCs/>
              </w:rPr>
              <w:t>144</w:t>
            </w:r>
          </w:p>
        </w:tc>
      </w:tr>
    </w:tbl>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Pr="001F38E4" w:rsidRDefault="00F93841" w:rsidP="00163138">
      <w:pPr>
        <w:tabs>
          <w:tab w:val="left" w:pos="709"/>
        </w:tabs>
        <w:ind w:firstLine="540"/>
        <w:jc w:val="center"/>
        <w:rPr>
          <w:b/>
          <w:bCs/>
        </w:rPr>
      </w:pPr>
      <w:r w:rsidRPr="001F38E4">
        <w:rPr>
          <w:b/>
          <w:bCs/>
        </w:rPr>
        <w:t>Учебный план</w:t>
      </w:r>
    </w:p>
    <w:p w:rsidR="00F93841" w:rsidRDefault="00F93841" w:rsidP="00163138">
      <w:pPr>
        <w:pStyle w:val="BodyText"/>
        <w:jc w:val="center"/>
        <w:rPr>
          <w:b/>
          <w:bCs/>
        </w:rPr>
      </w:pPr>
      <w:r w:rsidRPr="001F38E4">
        <w:rPr>
          <w:b/>
          <w:bCs/>
        </w:rPr>
        <w:t>Учебно-тематический план  (</w:t>
      </w:r>
      <w:r>
        <w:rPr>
          <w:b/>
          <w:bCs/>
        </w:rPr>
        <w:t>2</w:t>
      </w:r>
      <w:r w:rsidRPr="001F38E4">
        <w:rPr>
          <w:b/>
          <w:bCs/>
        </w:rPr>
        <w:t>-й год обучения)</w:t>
      </w:r>
    </w:p>
    <w:p w:rsidR="00F93841" w:rsidRDefault="00F93841" w:rsidP="00163138">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F93841" w:rsidRPr="001F38E4">
        <w:trPr>
          <w:cantSplit/>
          <w:trHeight w:val="280"/>
          <w:jc w:val="center"/>
        </w:trPr>
        <w:tc>
          <w:tcPr>
            <w:tcW w:w="720" w:type="dxa"/>
            <w:vMerge w:val="restart"/>
          </w:tcPr>
          <w:p w:rsidR="00F93841" w:rsidRPr="001F38E4" w:rsidRDefault="00F93841" w:rsidP="0085557B">
            <w:pPr>
              <w:pStyle w:val="BodyText"/>
              <w:ind w:firstLine="72"/>
              <w:jc w:val="center"/>
              <w:rPr>
                <w:b/>
                <w:bCs/>
              </w:rPr>
            </w:pPr>
            <w:r w:rsidRPr="001F38E4">
              <w:rPr>
                <w:b/>
                <w:bCs/>
              </w:rPr>
              <w:t>№ п.п</w:t>
            </w:r>
          </w:p>
        </w:tc>
        <w:tc>
          <w:tcPr>
            <w:tcW w:w="9115" w:type="dxa"/>
            <w:vMerge w:val="restart"/>
          </w:tcPr>
          <w:p w:rsidR="00F93841" w:rsidRPr="001F38E4" w:rsidRDefault="00F93841" w:rsidP="0085557B">
            <w:pPr>
              <w:pStyle w:val="BodyText"/>
              <w:ind w:firstLine="72"/>
              <w:jc w:val="center"/>
              <w:rPr>
                <w:b/>
                <w:bCs/>
              </w:rPr>
            </w:pPr>
            <w:r w:rsidRPr="001F38E4">
              <w:rPr>
                <w:b/>
                <w:bCs/>
              </w:rPr>
              <w:t>Разделы программы и темы занятий</w:t>
            </w:r>
          </w:p>
        </w:tc>
        <w:tc>
          <w:tcPr>
            <w:tcW w:w="4008" w:type="dxa"/>
            <w:gridSpan w:val="2"/>
          </w:tcPr>
          <w:p w:rsidR="00F93841" w:rsidRPr="001F38E4" w:rsidRDefault="00F93841" w:rsidP="0085557B">
            <w:pPr>
              <w:pStyle w:val="BodyText"/>
              <w:jc w:val="center"/>
              <w:rPr>
                <w:b/>
                <w:bCs/>
              </w:rPr>
            </w:pPr>
            <w:r w:rsidRPr="001F38E4">
              <w:rPr>
                <w:b/>
                <w:bCs/>
              </w:rPr>
              <w:t>В том числе</w:t>
            </w:r>
          </w:p>
        </w:tc>
        <w:tc>
          <w:tcPr>
            <w:tcW w:w="1316" w:type="dxa"/>
            <w:vMerge w:val="restart"/>
          </w:tcPr>
          <w:p w:rsidR="00F93841" w:rsidRPr="001F38E4" w:rsidRDefault="00F93841" w:rsidP="0085557B">
            <w:pPr>
              <w:pStyle w:val="BodyText"/>
              <w:ind w:right="-136" w:firstLine="72"/>
              <w:jc w:val="center"/>
              <w:rPr>
                <w:b/>
                <w:bCs/>
              </w:rPr>
            </w:pPr>
            <w:r w:rsidRPr="001F38E4">
              <w:rPr>
                <w:b/>
                <w:bCs/>
              </w:rPr>
              <w:t xml:space="preserve">Всего </w:t>
            </w:r>
          </w:p>
        </w:tc>
      </w:tr>
      <w:tr w:rsidR="00F93841" w:rsidRPr="001F38E4">
        <w:trPr>
          <w:cantSplit/>
          <w:trHeight w:val="520"/>
          <w:jc w:val="center"/>
        </w:trPr>
        <w:tc>
          <w:tcPr>
            <w:tcW w:w="720" w:type="dxa"/>
            <w:vMerge/>
          </w:tcPr>
          <w:p w:rsidR="00F93841" w:rsidRPr="001F38E4" w:rsidRDefault="00F93841" w:rsidP="0085557B">
            <w:pPr>
              <w:pStyle w:val="BodyText"/>
              <w:ind w:firstLine="72"/>
              <w:jc w:val="center"/>
              <w:rPr>
                <w:b/>
                <w:bCs/>
              </w:rPr>
            </w:pPr>
          </w:p>
        </w:tc>
        <w:tc>
          <w:tcPr>
            <w:tcW w:w="9115" w:type="dxa"/>
            <w:vMerge/>
          </w:tcPr>
          <w:p w:rsidR="00F93841" w:rsidRPr="001F38E4" w:rsidRDefault="00F93841" w:rsidP="0085557B">
            <w:pPr>
              <w:pStyle w:val="BodyText"/>
              <w:ind w:firstLine="72"/>
              <w:jc w:val="center"/>
              <w:rPr>
                <w:b/>
                <w:bCs/>
              </w:rPr>
            </w:pPr>
          </w:p>
        </w:tc>
        <w:tc>
          <w:tcPr>
            <w:tcW w:w="1882" w:type="dxa"/>
          </w:tcPr>
          <w:p w:rsidR="00F93841" w:rsidRPr="001F38E4" w:rsidRDefault="00F93841" w:rsidP="0085557B">
            <w:pPr>
              <w:pStyle w:val="BodyText"/>
              <w:ind w:firstLine="252"/>
              <w:jc w:val="center"/>
              <w:rPr>
                <w:b/>
                <w:bCs/>
              </w:rPr>
            </w:pPr>
            <w:r w:rsidRPr="001F38E4">
              <w:rPr>
                <w:b/>
                <w:bCs/>
              </w:rPr>
              <w:t xml:space="preserve">Теория </w:t>
            </w:r>
          </w:p>
        </w:tc>
        <w:tc>
          <w:tcPr>
            <w:tcW w:w="2126" w:type="dxa"/>
          </w:tcPr>
          <w:p w:rsidR="00F93841" w:rsidRPr="001F38E4" w:rsidRDefault="00F93841" w:rsidP="0085557B">
            <w:pPr>
              <w:pStyle w:val="BodyText"/>
              <w:ind w:firstLine="540"/>
              <w:jc w:val="center"/>
              <w:rPr>
                <w:b/>
                <w:bCs/>
              </w:rPr>
            </w:pPr>
            <w:r w:rsidRPr="001F38E4">
              <w:rPr>
                <w:b/>
                <w:bCs/>
              </w:rPr>
              <w:t>Практика</w:t>
            </w:r>
          </w:p>
        </w:tc>
        <w:tc>
          <w:tcPr>
            <w:tcW w:w="1316" w:type="dxa"/>
            <w:vMerge/>
          </w:tcPr>
          <w:p w:rsidR="00F93841" w:rsidRPr="001F38E4" w:rsidRDefault="00F93841" w:rsidP="0085557B">
            <w:pPr>
              <w:pStyle w:val="BodyText"/>
              <w:ind w:right="-136" w:firstLine="72"/>
              <w:jc w:val="center"/>
              <w:rPr>
                <w:b/>
                <w:bCs/>
              </w:rPr>
            </w:pPr>
          </w:p>
        </w:tc>
      </w:tr>
      <w:tr w:rsidR="00F93841" w:rsidRPr="001F38E4">
        <w:trPr>
          <w:cantSplit/>
          <w:trHeight w:val="532"/>
          <w:jc w:val="center"/>
        </w:trPr>
        <w:tc>
          <w:tcPr>
            <w:tcW w:w="720" w:type="dxa"/>
          </w:tcPr>
          <w:p w:rsidR="00F93841" w:rsidRPr="001F38E4" w:rsidRDefault="00F93841" w:rsidP="0085557B">
            <w:pPr>
              <w:pStyle w:val="BodyText"/>
              <w:ind w:firstLine="72"/>
              <w:jc w:val="center"/>
            </w:pPr>
            <w:r w:rsidRPr="001F38E4">
              <w:t>1.</w:t>
            </w:r>
          </w:p>
          <w:p w:rsidR="00F93841" w:rsidRPr="001F38E4" w:rsidRDefault="00F93841" w:rsidP="0085557B">
            <w:pPr>
              <w:pStyle w:val="BodyText"/>
              <w:ind w:firstLine="72"/>
              <w:jc w:val="center"/>
            </w:pPr>
          </w:p>
        </w:tc>
        <w:tc>
          <w:tcPr>
            <w:tcW w:w="9115" w:type="dxa"/>
          </w:tcPr>
          <w:p w:rsidR="00F93841" w:rsidRPr="00E278BE" w:rsidRDefault="00F93841" w:rsidP="0085557B">
            <w:pPr>
              <w:ind w:firstLine="72"/>
              <w:rPr>
                <w:b/>
                <w:bCs/>
              </w:rPr>
            </w:pPr>
            <w:r>
              <w:rPr>
                <w:b/>
                <w:bCs/>
              </w:rPr>
              <w:t>Вводное занятие</w:t>
            </w:r>
          </w:p>
          <w:p w:rsidR="00F93841" w:rsidRPr="00E278BE" w:rsidRDefault="00F93841" w:rsidP="0085557B">
            <w:pPr>
              <w:pStyle w:val="BodyText"/>
              <w:ind w:firstLine="72"/>
              <w:jc w:val="left"/>
              <w:rPr>
                <w:b/>
                <w:bCs/>
              </w:rPr>
            </w:pPr>
          </w:p>
        </w:tc>
        <w:tc>
          <w:tcPr>
            <w:tcW w:w="1882" w:type="dxa"/>
          </w:tcPr>
          <w:p w:rsidR="00F93841" w:rsidRPr="00E278BE" w:rsidRDefault="00F93841" w:rsidP="0085557B">
            <w:pPr>
              <w:pStyle w:val="BodyText"/>
              <w:ind w:firstLine="252"/>
              <w:jc w:val="center"/>
              <w:rPr>
                <w:b/>
                <w:bCs/>
              </w:rPr>
            </w:pPr>
            <w:r w:rsidRPr="00E278BE">
              <w:rPr>
                <w:b/>
                <w:bCs/>
              </w:rPr>
              <w:t>1</w:t>
            </w:r>
          </w:p>
        </w:tc>
        <w:tc>
          <w:tcPr>
            <w:tcW w:w="2126" w:type="dxa"/>
          </w:tcPr>
          <w:p w:rsidR="00F93841" w:rsidRPr="00E278BE" w:rsidRDefault="00F93841" w:rsidP="0085557B">
            <w:pPr>
              <w:ind w:firstLine="540"/>
              <w:jc w:val="center"/>
              <w:rPr>
                <w:b/>
                <w:bCs/>
              </w:rPr>
            </w:pPr>
            <w:r w:rsidRPr="00E278BE">
              <w:rPr>
                <w:b/>
                <w:bCs/>
              </w:rPr>
              <w:t>1</w:t>
            </w:r>
          </w:p>
        </w:tc>
        <w:tc>
          <w:tcPr>
            <w:tcW w:w="1316" w:type="dxa"/>
          </w:tcPr>
          <w:p w:rsidR="00F93841" w:rsidRPr="00E278BE" w:rsidRDefault="00F93841" w:rsidP="0085557B">
            <w:pPr>
              <w:ind w:firstLine="72"/>
              <w:jc w:val="center"/>
              <w:rPr>
                <w:b/>
                <w:bCs/>
              </w:rPr>
            </w:pPr>
            <w:r w:rsidRPr="00E278BE">
              <w:rPr>
                <w:b/>
                <w:bCs/>
              </w:rPr>
              <w:t>2</w:t>
            </w:r>
          </w:p>
          <w:p w:rsidR="00F93841" w:rsidRPr="00E278BE" w:rsidRDefault="00F93841" w:rsidP="0085557B">
            <w:pPr>
              <w:pStyle w:val="BodyText"/>
              <w:ind w:firstLine="72"/>
              <w:jc w:val="center"/>
              <w:rPr>
                <w:b/>
                <w:bCs/>
              </w:rPr>
            </w:pPr>
          </w:p>
        </w:tc>
      </w:tr>
      <w:tr w:rsidR="00F93841" w:rsidRPr="001F38E4">
        <w:trPr>
          <w:cantSplit/>
          <w:trHeight w:val="331"/>
          <w:jc w:val="center"/>
        </w:trPr>
        <w:tc>
          <w:tcPr>
            <w:tcW w:w="720" w:type="dxa"/>
          </w:tcPr>
          <w:p w:rsidR="00F93841" w:rsidRPr="001F38E4" w:rsidRDefault="00F93841" w:rsidP="0085557B">
            <w:pPr>
              <w:pStyle w:val="BodyText"/>
              <w:ind w:firstLine="72"/>
              <w:jc w:val="center"/>
            </w:pPr>
            <w:r w:rsidRPr="001F38E4">
              <w:t>2.</w:t>
            </w:r>
          </w:p>
        </w:tc>
        <w:tc>
          <w:tcPr>
            <w:tcW w:w="9115" w:type="dxa"/>
          </w:tcPr>
          <w:p w:rsidR="00F93841" w:rsidRPr="00E278BE" w:rsidRDefault="00F93841" w:rsidP="0085557B">
            <w:pPr>
              <w:ind w:firstLine="72"/>
              <w:rPr>
                <w:b/>
                <w:bCs/>
              </w:rPr>
            </w:pPr>
            <w:r w:rsidRPr="00E278BE">
              <w:rPr>
                <w:b/>
                <w:bCs/>
              </w:rPr>
              <w:t>Основы сценической речи</w:t>
            </w:r>
          </w:p>
        </w:tc>
        <w:tc>
          <w:tcPr>
            <w:tcW w:w="1882" w:type="dxa"/>
          </w:tcPr>
          <w:p w:rsidR="00F93841" w:rsidRPr="00E278BE" w:rsidRDefault="00F93841" w:rsidP="0085557B">
            <w:pPr>
              <w:pStyle w:val="BodyText3"/>
              <w:ind w:firstLine="252"/>
              <w:jc w:val="center"/>
              <w:rPr>
                <w:b/>
                <w:bCs/>
                <w:sz w:val="24"/>
                <w:szCs w:val="24"/>
              </w:rPr>
            </w:pPr>
            <w:r>
              <w:rPr>
                <w:b/>
                <w:bCs/>
                <w:sz w:val="24"/>
                <w:szCs w:val="24"/>
              </w:rPr>
              <w:t>5</w:t>
            </w:r>
          </w:p>
        </w:tc>
        <w:tc>
          <w:tcPr>
            <w:tcW w:w="2126" w:type="dxa"/>
          </w:tcPr>
          <w:p w:rsidR="00F93841" w:rsidRPr="00E278BE" w:rsidRDefault="00F93841" w:rsidP="0085557B">
            <w:pPr>
              <w:ind w:firstLine="540"/>
              <w:jc w:val="center"/>
              <w:rPr>
                <w:b/>
                <w:bCs/>
              </w:rPr>
            </w:pPr>
            <w:r>
              <w:rPr>
                <w:b/>
                <w:bCs/>
              </w:rPr>
              <w:t>36</w:t>
            </w:r>
          </w:p>
        </w:tc>
        <w:tc>
          <w:tcPr>
            <w:tcW w:w="1316" w:type="dxa"/>
          </w:tcPr>
          <w:p w:rsidR="00F93841" w:rsidRPr="00E278BE" w:rsidRDefault="00F93841" w:rsidP="0085557B">
            <w:pPr>
              <w:pStyle w:val="BodyText"/>
              <w:ind w:firstLine="72"/>
              <w:jc w:val="center"/>
              <w:rPr>
                <w:b/>
                <w:bCs/>
              </w:rPr>
            </w:pPr>
            <w:r>
              <w:rPr>
                <w:b/>
                <w:bCs/>
              </w:rPr>
              <w:t>41</w:t>
            </w:r>
          </w:p>
        </w:tc>
      </w:tr>
      <w:tr w:rsidR="00F93841" w:rsidRPr="001F38E4">
        <w:trPr>
          <w:cantSplit/>
          <w:trHeight w:val="331"/>
          <w:jc w:val="center"/>
        </w:trPr>
        <w:tc>
          <w:tcPr>
            <w:tcW w:w="720" w:type="dxa"/>
          </w:tcPr>
          <w:p w:rsidR="00F93841" w:rsidRPr="001F38E4" w:rsidRDefault="00F93841" w:rsidP="00163138">
            <w:pPr>
              <w:pStyle w:val="BodyText"/>
              <w:ind w:firstLine="72"/>
              <w:jc w:val="center"/>
            </w:pPr>
            <w:r>
              <w:t>2.1</w:t>
            </w:r>
          </w:p>
        </w:tc>
        <w:tc>
          <w:tcPr>
            <w:tcW w:w="9115" w:type="dxa"/>
          </w:tcPr>
          <w:p w:rsidR="00F93841" w:rsidRDefault="00F93841" w:rsidP="0085557B">
            <w:pPr>
              <w:ind w:firstLine="72"/>
            </w:pPr>
            <w:r>
              <w:t>Культура речи</w:t>
            </w:r>
          </w:p>
        </w:tc>
        <w:tc>
          <w:tcPr>
            <w:tcW w:w="1882" w:type="dxa"/>
          </w:tcPr>
          <w:p w:rsidR="00F93841" w:rsidRPr="00DD636B" w:rsidRDefault="00F93841" w:rsidP="0085557B">
            <w:pPr>
              <w:pStyle w:val="BodyText3"/>
              <w:ind w:firstLine="252"/>
              <w:jc w:val="center"/>
              <w:rPr>
                <w:sz w:val="24"/>
                <w:szCs w:val="24"/>
              </w:rPr>
            </w:pPr>
            <w:r>
              <w:rPr>
                <w:sz w:val="24"/>
                <w:szCs w:val="24"/>
              </w:rPr>
              <w:t>1</w:t>
            </w:r>
          </w:p>
        </w:tc>
        <w:tc>
          <w:tcPr>
            <w:tcW w:w="2126" w:type="dxa"/>
          </w:tcPr>
          <w:p w:rsidR="00F93841" w:rsidRDefault="00F93841" w:rsidP="0085557B">
            <w:pPr>
              <w:ind w:firstLine="540"/>
              <w:jc w:val="center"/>
            </w:pPr>
            <w:r>
              <w:t>2</w:t>
            </w:r>
          </w:p>
        </w:tc>
        <w:tc>
          <w:tcPr>
            <w:tcW w:w="1316" w:type="dxa"/>
          </w:tcPr>
          <w:p w:rsidR="00F93841" w:rsidRDefault="00F93841" w:rsidP="0085557B">
            <w:pPr>
              <w:pStyle w:val="BodyText"/>
              <w:ind w:firstLine="72"/>
              <w:jc w:val="center"/>
            </w:pPr>
          </w:p>
        </w:tc>
      </w:tr>
      <w:tr w:rsidR="00F93841" w:rsidRPr="001F38E4">
        <w:trPr>
          <w:cantSplit/>
          <w:trHeight w:val="331"/>
          <w:jc w:val="center"/>
        </w:trPr>
        <w:tc>
          <w:tcPr>
            <w:tcW w:w="720" w:type="dxa"/>
          </w:tcPr>
          <w:p w:rsidR="00F93841" w:rsidRPr="001F38E4" w:rsidRDefault="00F93841" w:rsidP="00163138">
            <w:pPr>
              <w:pStyle w:val="BodyText"/>
              <w:ind w:firstLine="72"/>
              <w:jc w:val="center"/>
            </w:pPr>
            <w:r>
              <w:t>2.2</w:t>
            </w:r>
          </w:p>
        </w:tc>
        <w:tc>
          <w:tcPr>
            <w:tcW w:w="9115" w:type="dxa"/>
          </w:tcPr>
          <w:p w:rsidR="00F93841" w:rsidRDefault="00F93841" w:rsidP="0085557B">
            <w:pPr>
              <w:ind w:firstLine="72"/>
            </w:pPr>
            <w:r>
              <w:t>Дыхание и голос</w:t>
            </w:r>
          </w:p>
        </w:tc>
        <w:tc>
          <w:tcPr>
            <w:tcW w:w="1882" w:type="dxa"/>
          </w:tcPr>
          <w:p w:rsidR="00F93841" w:rsidRPr="00DD636B" w:rsidRDefault="00F93841" w:rsidP="0085557B">
            <w:pPr>
              <w:pStyle w:val="BodyText3"/>
              <w:ind w:firstLine="252"/>
              <w:jc w:val="center"/>
              <w:rPr>
                <w:sz w:val="24"/>
                <w:szCs w:val="24"/>
              </w:rPr>
            </w:pPr>
          </w:p>
        </w:tc>
        <w:tc>
          <w:tcPr>
            <w:tcW w:w="2126" w:type="dxa"/>
          </w:tcPr>
          <w:p w:rsidR="00F93841" w:rsidRDefault="00F93841" w:rsidP="0085557B">
            <w:pPr>
              <w:ind w:firstLine="540"/>
              <w:jc w:val="center"/>
            </w:pPr>
            <w:r>
              <w:t>9</w:t>
            </w:r>
          </w:p>
        </w:tc>
        <w:tc>
          <w:tcPr>
            <w:tcW w:w="1316" w:type="dxa"/>
          </w:tcPr>
          <w:p w:rsidR="00F93841" w:rsidRDefault="00F93841" w:rsidP="0085557B">
            <w:pPr>
              <w:pStyle w:val="BodyText"/>
              <w:ind w:firstLine="72"/>
              <w:jc w:val="center"/>
            </w:pPr>
          </w:p>
        </w:tc>
      </w:tr>
      <w:tr w:rsidR="00F93841" w:rsidRPr="001F38E4">
        <w:trPr>
          <w:cantSplit/>
          <w:trHeight w:val="269"/>
          <w:jc w:val="center"/>
        </w:trPr>
        <w:tc>
          <w:tcPr>
            <w:tcW w:w="720" w:type="dxa"/>
          </w:tcPr>
          <w:p w:rsidR="00F93841" w:rsidRPr="001F38E4" w:rsidRDefault="00F93841" w:rsidP="00163138">
            <w:pPr>
              <w:pStyle w:val="BodyText"/>
              <w:ind w:firstLine="72"/>
              <w:jc w:val="center"/>
            </w:pPr>
            <w:r>
              <w:t>2.3</w:t>
            </w:r>
          </w:p>
        </w:tc>
        <w:tc>
          <w:tcPr>
            <w:tcW w:w="9115" w:type="dxa"/>
          </w:tcPr>
          <w:p w:rsidR="00F93841" w:rsidRDefault="00F93841" w:rsidP="0085557B">
            <w:pPr>
              <w:ind w:firstLine="72"/>
            </w:pPr>
            <w:r>
              <w:t>Дикция</w:t>
            </w:r>
          </w:p>
        </w:tc>
        <w:tc>
          <w:tcPr>
            <w:tcW w:w="1882" w:type="dxa"/>
          </w:tcPr>
          <w:p w:rsidR="00F93841" w:rsidRPr="00DD636B" w:rsidRDefault="00F93841" w:rsidP="0085557B">
            <w:pPr>
              <w:pStyle w:val="BodyText3"/>
              <w:ind w:firstLine="252"/>
              <w:jc w:val="center"/>
              <w:rPr>
                <w:sz w:val="24"/>
                <w:szCs w:val="24"/>
              </w:rPr>
            </w:pPr>
          </w:p>
        </w:tc>
        <w:tc>
          <w:tcPr>
            <w:tcW w:w="2126" w:type="dxa"/>
          </w:tcPr>
          <w:p w:rsidR="00F93841" w:rsidRDefault="00F93841" w:rsidP="0085557B">
            <w:pPr>
              <w:ind w:firstLine="540"/>
              <w:jc w:val="center"/>
            </w:pPr>
            <w:r>
              <w:t>9</w:t>
            </w:r>
          </w:p>
        </w:tc>
        <w:tc>
          <w:tcPr>
            <w:tcW w:w="1316" w:type="dxa"/>
          </w:tcPr>
          <w:p w:rsidR="00F93841" w:rsidRDefault="00F93841" w:rsidP="0085557B">
            <w:pPr>
              <w:pStyle w:val="BodyText"/>
              <w:ind w:firstLine="72"/>
              <w:jc w:val="center"/>
            </w:pPr>
          </w:p>
        </w:tc>
      </w:tr>
      <w:tr w:rsidR="00F93841" w:rsidRPr="001F38E4">
        <w:trPr>
          <w:cantSplit/>
          <w:trHeight w:val="269"/>
          <w:jc w:val="center"/>
        </w:trPr>
        <w:tc>
          <w:tcPr>
            <w:tcW w:w="720" w:type="dxa"/>
          </w:tcPr>
          <w:p w:rsidR="00F93841" w:rsidRDefault="00F93841" w:rsidP="00163138">
            <w:pPr>
              <w:pStyle w:val="BodyText"/>
              <w:ind w:firstLine="72"/>
              <w:jc w:val="center"/>
            </w:pPr>
            <w:r>
              <w:t>2.4</w:t>
            </w:r>
          </w:p>
        </w:tc>
        <w:tc>
          <w:tcPr>
            <w:tcW w:w="9115" w:type="dxa"/>
          </w:tcPr>
          <w:p w:rsidR="00F93841" w:rsidRDefault="00F93841" w:rsidP="0085557B">
            <w:pPr>
              <w:ind w:firstLine="72"/>
            </w:pPr>
            <w:r>
              <w:t>Орфоэпия</w:t>
            </w:r>
          </w:p>
        </w:tc>
        <w:tc>
          <w:tcPr>
            <w:tcW w:w="1882" w:type="dxa"/>
          </w:tcPr>
          <w:p w:rsidR="00F93841" w:rsidRDefault="00F93841" w:rsidP="0085557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8</w:t>
            </w:r>
          </w:p>
        </w:tc>
        <w:tc>
          <w:tcPr>
            <w:tcW w:w="1316" w:type="dxa"/>
          </w:tcPr>
          <w:p w:rsidR="00F93841" w:rsidRDefault="00F93841" w:rsidP="0085557B">
            <w:pPr>
              <w:pStyle w:val="BodyText"/>
              <w:ind w:firstLine="72"/>
              <w:jc w:val="center"/>
            </w:pPr>
          </w:p>
        </w:tc>
      </w:tr>
      <w:tr w:rsidR="00F93841" w:rsidRPr="001F38E4">
        <w:trPr>
          <w:cantSplit/>
          <w:trHeight w:val="269"/>
          <w:jc w:val="center"/>
        </w:trPr>
        <w:tc>
          <w:tcPr>
            <w:tcW w:w="720" w:type="dxa"/>
          </w:tcPr>
          <w:p w:rsidR="00F93841" w:rsidRDefault="00F93841" w:rsidP="00163138">
            <w:pPr>
              <w:pStyle w:val="BodyText"/>
              <w:ind w:firstLine="72"/>
              <w:jc w:val="center"/>
            </w:pPr>
            <w:r>
              <w:t>2.5</w:t>
            </w:r>
          </w:p>
        </w:tc>
        <w:tc>
          <w:tcPr>
            <w:tcW w:w="9115" w:type="dxa"/>
          </w:tcPr>
          <w:p w:rsidR="00F93841" w:rsidRDefault="00F93841" w:rsidP="0085557B">
            <w:pPr>
              <w:ind w:firstLine="72"/>
            </w:pPr>
            <w:r>
              <w:t>Работа над текстом</w:t>
            </w:r>
          </w:p>
        </w:tc>
        <w:tc>
          <w:tcPr>
            <w:tcW w:w="1882" w:type="dxa"/>
          </w:tcPr>
          <w:p w:rsidR="00F93841" w:rsidRDefault="00F93841" w:rsidP="0085557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8</w:t>
            </w:r>
          </w:p>
        </w:tc>
        <w:tc>
          <w:tcPr>
            <w:tcW w:w="1316" w:type="dxa"/>
          </w:tcPr>
          <w:p w:rsidR="00F93841" w:rsidRDefault="00F93841" w:rsidP="0085557B">
            <w:pPr>
              <w:pStyle w:val="BodyText"/>
              <w:ind w:firstLine="72"/>
              <w:jc w:val="center"/>
            </w:pPr>
          </w:p>
        </w:tc>
      </w:tr>
      <w:tr w:rsidR="00F93841" w:rsidRPr="001F38E4">
        <w:trPr>
          <w:cantSplit/>
          <w:trHeight w:val="275"/>
          <w:jc w:val="center"/>
        </w:trPr>
        <w:tc>
          <w:tcPr>
            <w:tcW w:w="720" w:type="dxa"/>
          </w:tcPr>
          <w:p w:rsidR="00F93841" w:rsidRPr="001F38E4" w:rsidRDefault="00F93841" w:rsidP="0085557B">
            <w:pPr>
              <w:pStyle w:val="BodyText"/>
              <w:ind w:firstLine="72"/>
              <w:jc w:val="center"/>
            </w:pPr>
            <w:r w:rsidRPr="001F38E4">
              <w:t>3.</w:t>
            </w:r>
          </w:p>
        </w:tc>
        <w:tc>
          <w:tcPr>
            <w:tcW w:w="9115" w:type="dxa"/>
          </w:tcPr>
          <w:p w:rsidR="00F93841" w:rsidRPr="00E278BE" w:rsidRDefault="00F93841" w:rsidP="003F12F0">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F93841" w:rsidRPr="00E278BE" w:rsidRDefault="00F93841" w:rsidP="0085557B">
            <w:pPr>
              <w:ind w:firstLine="252"/>
              <w:jc w:val="center"/>
              <w:rPr>
                <w:b/>
                <w:bCs/>
              </w:rPr>
            </w:pPr>
            <w:r>
              <w:rPr>
                <w:b/>
                <w:bCs/>
              </w:rPr>
              <w:t>2</w:t>
            </w:r>
          </w:p>
        </w:tc>
        <w:tc>
          <w:tcPr>
            <w:tcW w:w="2126" w:type="dxa"/>
          </w:tcPr>
          <w:p w:rsidR="00F93841" w:rsidRPr="00E278BE" w:rsidRDefault="00F93841" w:rsidP="0085557B">
            <w:pPr>
              <w:ind w:firstLine="540"/>
              <w:jc w:val="center"/>
              <w:rPr>
                <w:b/>
                <w:bCs/>
              </w:rPr>
            </w:pPr>
            <w:r>
              <w:rPr>
                <w:b/>
                <w:bCs/>
              </w:rPr>
              <w:t>34</w:t>
            </w:r>
          </w:p>
        </w:tc>
        <w:tc>
          <w:tcPr>
            <w:tcW w:w="1316" w:type="dxa"/>
          </w:tcPr>
          <w:p w:rsidR="00F93841" w:rsidRPr="00E278BE" w:rsidRDefault="00F93841" w:rsidP="0085557B">
            <w:pPr>
              <w:pStyle w:val="BodyText"/>
              <w:ind w:firstLine="72"/>
              <w:jc w:val="center"/>
              <w:rPr>
                <w:b/>
                <w:bCs/>
              </w:rPr>
            </w:pPr>
            <w:r>
              <w:rPr>
                <w:b/>
                <w:bCs/>
              </w:rPr>
              <w:t>36</w:t>
            </w:r>
          </w:p>
        </w:tc>
      </w:tr>
      <w:tr w:rsidR="00F93841" w:rsidRPr="001F38E4">
        <w:trPr>
          <w:cantSplit/>
          <w:trHeight w:val="283"/>
          <w:jc w:val="center"/>
        </w:trPr>
        <w:tc>
          <w:tcPr>
            <w:tcW w:w="720" w:type="dxa"/>
          </w:tcPr>
          <w:p w:rsidR="00F93841" w:rsidRPr="001F38E4" w:rsidRDefault="00F93841" w:rsidP="0085557B">
            <w:pPr>
              <w:pStyle w:val="BodyText"/>
              <w:ind w:firstLine="72"/>
              <w:jc w:val="center"/>
            </w:pPr>
            <w:r>
              <w:t>3.1</w:t>
            </w:r>
          </w:p>
        </w:tc>
        <w:tc>
          <w:tcPr>
            <w:tcW w:w="9115" w:type="dxa"/>
          </w:tcPr>
          <w:p w:rsidR="00F93841" w:rsidRDefault="00F93841" w:rsidP="0085557B">
            <w:pPr>
              <w:ind w:firstLine="72"/>
            </w:pPr>
            <w:r>
              <w:t>Наблюдательность</w:t>
            </w:r>
          </w:p>
        </w:tc>
        <w:tc>
          <w:tcPr>
            <w:tcW w:w="1882" w:type="dxa"/>
          </w:tcPr>
          <w:p w:rsidR="00F93841" w:rsidRPr="001F38E4" w:rsidRDefault="00F93841" w:rsidP="0085557B">
            <w:pPr>
              <w:ind w:firstLine="252"/>
              <w:jc w:val="center"/>
            </w:pPr>
          </w:p>
        </w:tc>
        <w:tc>
          <w:tcPr>
            <w:tcW w:w="2126" w:type="dxa"/>
          </w:tcPr>
          <w:p w:rsidR="00F93841" w:rsidRPr="001F38E4" w:rsidRDefault="00F93841" w:rsidP="0085557B">
            <w:pPr>
              <w:ind w:firstLine="540"/>
              <w:jc w:val="center"/>
            </w:pPr>
            <w:r>
              <w:t>5</w:t>
            </w:r>
          </w:p>
        </w:tc>
        <w:tc>
          <w:tcPr>
            <w:tcW w:w="1316" w:type="dxa"/>
          </w:tcPr>
          <w:p w:rsidR="00F93841" w:rsidRDefault="00F93841" w:rsidP="0085557B">
            <w:pPr>
              <w:pStyle w:val="BodyText"/>
              <w:ind w:firstLine="72"/>
              <w:jc w:val="center"/>
            </w:pPr>
          </w:p>
        </w:tc>
      </w:tr>
      <w:tr w:rsidR="00F93841" w:rsidRPr="001F38E4">
        <w:trPr>
          <w:cantSplit/>
          <w:trHeight w:val="291"/>
          <w:jc w:val="center"/>
        </w:trPr>
        <w:tc>
          <w:tcPr>
            <w:tcW w:w="720" w:type="dxa"/>
          </w:tcPr>
          <w:p w:rsidR="00F93841" w:rsidRPr="001F38E4" w:rsidRDefault="00F93841" w:rsidP="0085557B">
            <w:pPr>
              <w:pStyle w:val="BodyText"/>
              <w:ind w:firstLine="72"/>
              <w:jc w:val="center"/>
            </w:pPr>
            <w:r>
              <w:t>3.2</w:t>
            </w:r>
          </w:p>
        </w:tc>
        <w:tc>
          <w:tcPr>
            <w:tcW w:w="9115" w:type="dxa"/>
          </w:tcPr>
          <w:p w:rsidR="00F93841" w:rsidRDefault="00F93841" w:rsidP="0085557B">
            <w:pPr>
              <w:ind w:firstLine="72"/>
            </w:pPr>
            <w:r>
              <w:t>Сценическое действие</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ind w:firstLine="540"/>
              <w:jc w:val="center"/>
            </w:pPr>
            <w:r>
              <w:t>14</w:t>
            </w:r>
          </w:p>
        </w:tc>
        <w:tc>
          <w:tcPr>
            <w:tcW w:w="1316" w:type="dxa"/>
          </w:tcPr>
          <w:p w:rsidR="00F93841" w:rsidRDefault="00F93841" w:rsidP="0085557B">
            <w:pPr>
              <w:pStyle w:val="BodyText"/>
              <w:ind w:firstLine="72"/>
              <w:jc w:val="center"/>
            </w:pPr>
          </w:p>
        </w:tc>
      </w:tr>
      <w:tr w:rsidR="00F93841" w:rsidRPr="001F38E4">
        <w:trPr>
          <w:cantSplit/>
          <w:trHeight w:val="291"/>
          <w:jc w:val="center"/>
        </w:trPr>
        <w:tc>
          <w:tcPr>
            <w:tcW w:w="720" w:type="dxa"/>
          </w:tcPr>
          <w:p w:rsidR="00F93841" w:rsidRDefault="00F93841" w:rsidP="0085557B">
            <w:pPr>
              <w:pStyle w:val="BodyText"/>
              <w:ind w:firstLine="72"/>
              <w:jc w:val="center"/>
            </w:pPr>
            <w:r>
              <w:t>3.3</w:t>
            </w:r>
          </w:p>
        </w:tc>
        <w:tc>
          <w:tcPr>
            <w:tcW w:w="9115" w:type="dxa"/>
          </w:tcPr>
          <w:p w:rsidR="00F93841" w:rsidRDefault="00F93841" w:rsidP="0085557B">
            <w:pPr>
              <w:ind w:firstLine="72"/>
            </w:pPr>
            <w:r>
              <w:t>Сценическое внимание</w:t>
            </w:r>
          </w:p>
        </w:tc>
        <w:tc>
          <w:tcPr>
            <w:tcW w:w="1882" w:type="dxa"/>
          </w:tcPr>
          <w:p w:rsidR="00F93841" w:rsidRDefault="00F93841" w:rsidP="0085557B">
            <w:pPr>
              <w:ind w:firstLine="252"/>
              <w:jc w:val="center"/>
            </w:pPr>
            <w:r>
              <w:t>1</w:t>
            </w:r>
          </w:p>
        </w:tc>
        <w:tc>
          <w:tcPr>
            <w:tcW w:w="2126" w:type="dxa"/>
          </w:tcPr>
          <w:p w:rsidR="00F93841" w:rsidRDefault="00F93841" w:rsidP="0085557B">
            <w:pPr>
              <w:ind w:firstLine="540"/>
              <w:jc w:val="center"/>
            </w:pPr>
            <w:r>
              <w:t>15</w:t>
            </w:r>
          </w:p>
        </w:tc>
        <w:tc>
          <w:tcPr>
            <w:tcW w:w="1316" w:type="dxa"/>
          </w:tcPr>
          <w:p w:rsidR="00F93841"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rsidRPr="001F38E4">
              <w:t>4.</w:t>
            </w:r>
          </w:p>
        </w:tc>
        <w:tc>
          <w:tcPr>
            <w:tcW w:w="9115" w:type="dxa"/>
          </w:tcPr>
          <w:p w:rsidR="00F93841" w:rsidRPr="00163138" w:rsidRDefault="00F93841" w:rsidP="0085557B">
            <w:pPr>
              <w:ind w:firstLine="72"/>
              <w:rPr>
                <w:b/>
                <w:bCs/>
              </w:rPr>
            </w:pPr>
            <w:r w:rsidRPr="00163138">
              <w:rPr>
                <w:b/>
                <w:bCs/>
              </w:rPr>
              <w:t>Ритмопластика</w:t>
            </w:r>
          </w:p>
        </w:tc>
        <w:tc>
          <w:tcPr>
            <w:tcW w:w="1882" w:type="dxa"/>
          </w:tcPr>
          <w:p w:rsidR="00F93841" w:rsidRPr="00163138" w:rsidRDefault="00F93841" w:rsidP="0085557B">
            <w:pPr>
              <w:ind w:firstLine="252"/>
              <w:jc w:val="center"/>
              <w:rPr>
                <w:b/>
                <w:bCs/>
              </w:rPr>
            </w:pPr>
            <w:r>
              <w:rPr>
                <w:b/>
                <w:bCs/>
              </w:rPr>
              <w:t>3</w:t>
            </w:r>
          </w:p>
        </w:tc>
        <w:tc>
          <w:tcPr>
            <w:tcW w:w="2126" w:type="dxa"/>
          </w:tcPr>
          <w:p w:rsidR="00F93841" w:rsidRPr="00163138" w:rsidRDefault="00F93841" w:rsidP="0085557B">
            <w:pPr>
              <w:pStyle w:val="BodyText"/>
              <w:jc w:val="center"/>
              <w:rPr>
                <w:b/>
                <w:bCs/>
              </w:rPr>
            </w:pPr>
            <w:r>
              <w:rPr>
                <w:b/>
                <w:bCs/>
              </w:rPr>
              <w:t>31</w:t>
            </w:r>
          </w:p>
        </w:tc>
        <w:tc>
          <w:tcPr>
            <w:tcW w:w="1316" w:type="dxa"/>
          </w:tcPr>
          <w:p w:rsidR="00F93841" w:rsidRPr="00163138" w:rsidRDefault="00F93841" w:rsidP="0085557B">
            <w:pPr>
              <w:pStyle w:val="BodyText"/>
              <w:ind w:firstLine="72"/>
              <w:jc w:val="center"/>
              <w:rPr>
                <w:b/>
                <w:bCs/>
              </w:rPr>
            </w:pPr>
            <w:r>
              <w:rPr>
                <w:b/>
                <w:bCs/>
              </w:rPr>
              <w:t>34</w:t>
            </w: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t>4.1</w:t>
            </w:r>
          </w:p>
        </w:tc>
        <w:tc>
          <w:tcPr>
            <w:tcW w:w="9115" w:type="dxa"/>
          </w:tcPr>
          <w:p w:rsidR="00F93841" w:rsidRPr="001F38E4" w:rsidRDefault="00F93841" w:rsidP="0085557B">
            <w:pPr>
              <w:ind w:firstLine="72"/>
            </w:pPr>
            <w:r>
              <w:t>Ритмика</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jc w:val="center"/>
            </w:pPr>
            <w:r>
              <w:t>11</w:t>
            </w: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t>4.2</w:t>
            </w:r>
          </w:p>
        </w:tc>
        <w:tc>
          <w:tcPr>
            <w:tcW w:w="9115" w:type="dxa"/>
          </w:tcPr>
          <w:p w:rsidR="00F93841" w:rsidRPr="001F38E4" w:rsidRDefault="00F93841" w:rsidP="0085557B">
            <w:pPr>
              <w:ind w:firstLine="72"/>
            </w:pPr>
            <w:r>
              <w:t>Пластика</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jc w:val="center"/>
            </w:pPr>
            <w:r>
              <w:t>10</w:t>
            </w: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t>4.3</w:t>
            </w:r>
          </w:p>
        </w:tc>
        <w:tc>
          <w:tcPr>
            <w:tcW w:w="9115" w:type="dxa"/>
          </w:tcPr>
          <w:p w:rsidR="00F93841" w:rsidRDefault="00F93841" w:rsidP="0085557B">
            <w:pPr>
              <w:ind w:firstLine="72"/>
            </w:pPr>
            <w:r>
              <w:t>Танцевальная азбука</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jc w:val="center"/>
            </w:pPr>
            <w:r>
              <w:t>10</w:t>
            </w:r>
          </w:p>
        </w:tc>
        <w:tc>
          <w:tcPr>
            <w:tcW w:w="1316" w:type="dxa"/>
          </w:tcPr>
          <w:p w:rsidR="00F93841" w:rsidRPr="001F38E4" w:rsidRDefault="00F93841" w:rsidP="0085557B">
            <w:pPr>
              <w:pStyle w:val="BodyText"/>
              <w:ind w:firstLine="72"/>
              <w:jc w:val="center"/>
            </w:pPr>
          </w:p>
        </w:tc>
      </w:tr>
      <w:tr w:rsidR="00F93841" w:rsidRPr="001F38E4">
        <w:trPr>
          <w:cantSplit/>
          <w:trHeight w:val="261"/>
          <w:jc w:val="center"/>
        </w:trPr>
        <w:tc>
          <w:tcPr>
            <w:tcW w:w="720" w:type="dxa"/>
          </w:tcPr>
          <w:p w:rsidR="00F93841" w:rsidRPr="001F38E4" w:rsidRDefault="00F93841" w:rsidP="0085557B">
            <w:pPr>
              <w:pStyle w:val="BodyText"/>
              <w:ind w:firstLine="72"/>
              <w:jc w:val="center"/>
            </w:pPr>
            <w:r w:rsidRPr="001F38E4">
              <w:t>5.</w:t>
            </w:r>
          </w:p>
        </w:tc>
        <w:tc>
          <w:tcPr>
            <w:tcW w:w="9115" w:type="dxa"/>
          </w:tcPr>
          <w:p w:rsidR="00F93841" w:rsidRPr="00163138" w:rsidRDefault="00F93841" w:rsidP="0085557B">
            <w:pPr>
              <w:ind w:firstLine="72"/>
              <w:rPr>
                <w:b/>
                <w:bCs/>
              </w:rPr>
            </w:pPr>
            <w:r w:rsidRPr="00163138">
              <w:rPr>
                <w:b/>
                <w:bCs/>
              </w:rPr>
              <w:t>Репетиционно - постановочные работы</w:t>
            </w:r>
          </w:p>
        </w:tc>
        <w:tc>
          <w:tcPr>
            <w:tcW w:w="1882" w:type="dxa"/>
          </w:tcPr>
          <w:p w:rsidR="00F93841" w:rsidRPr="00163138" w:rsidRDefault="00F93841" w:rsidP="0085557B">
            <w:pPr>
              <w:ind w:firstLine="252"/>
              <w:jc w:val="center"/>
              <w:rPr>
                <w:b/>
                <w:bCs/>
              </w:rPr>
            </w:pPr>
            <w:r>
              <w:rPr>
                <w:b/>
                <w:bCs/>
              </w:rPr>
              <w:t>2</w:t>
            </w:r>
          </w:p>
        </w:tc>
        <w:tc>
          <w:tcPr>
            <w:tcW w:w="2126" w:type="dxa"/>
          </w:tcPr>
          <w:p w:rsidR="00F93841" w:rsidRPr="00163138" w:rsidRDefault="00F93841" w:rsidP="0085557B">
            <w:pPr>
              <w:pStyle w:val="BodyText"/>
              <w:ind w:firstLine="540"/>
              <w:jc w:val="center"/>
              <w:rPr>
                <w:b/>
                <w:bCs/>
              </w:rPr>
            </w:pPr>
            <w:r>
              <w:rPr>
                <w:b/>
                <w:bCs/>
              </w:rPr>
              <w:t>56</w:t>
            </w:r>
          </w:p>
        </w:tc>
        <w:tc>
          <w:tcPr>
            <w:tcW w:w="1316" w:type="dxa"/>
          </w:tcPr>
          <w:p w:rsidR="00F93841" w:rsidRPr="00163138" w:rsidRDefault="00F93841" w:rsidP="0085557B">
            <w:pPr>
              <w:pStyle w:val="BodyText"/>
              <w:ind w:firstLine="72"/>
              <w:jc w:val="center"/>
              <w:rPr>
                <w:b/>
                <w:bCs/>
              </w:rPr>
            </w:pPr>
            <w:r>
              <w:rPr>
                <w:b/>
                <w:bCs/>
              </w:rPr>
              <w:t>58</w:t>
            </w:r>
          </w:p>
        </w:tc>
      </w:tr>
      <w:tr w:rsidR="00F93841" w:rsidRPr="001F38E4">
        <w:trPr>
          <w:cantSplit/>
          <w:trHeight w:val="261"/>
          <w:jc w:val="center"/>
        </w:trPr>
        <w:tc>
          <w:tcPr>
            <w:tcW w:w="720" w:type="dxa"/>
          </w:tcPr>
          <w:p w:rsidR="00F93841" w:rsidRPr="001F38E4" w:rsidRDefault="00F93841" w:rsidP="0085557B">
            <w:pPr>
              <w:pStyle w:val="BodyText"/>
              <w:ind w:firstLine="72"/>
              <w:jc w:val="center"/>
            </w:pPr>
            <w:r>
              <w:t>5.1</w:t>
            </w:r>
          </w:p>
        </w:tc>
        <w:tc>
          <w:tcPr>
            <w:tcW w:w="9115" w:type="dxa"/>
          </w:tcPr>
          <w:p w:rsidR="00F93841" w:rsidRPr="00163138" w:rsidRDefault="00F93841" w:rsidP="0085557B">
            <w:pPr>
              <w:ind w:firstLine="72"/>
              <w:rPr>
                <w:b/>
                <w:bCs/>
              </w:rPr>
            </w:pPr>
            <w:r>
              <w:t>Основные этапы работы над театральным действием</w:t>
            </w:r>
          </w:p>
        </w:tc>
        <w:tc>
          <w:tcPr>
            <w:tcW w:w="1882" w:type="dxa"/>
          </w:tcPr>
          <w:p w:rsidR="00F93841" w:rsidRPr="0085557B" w:rsidRDefault="00F93841" w:rsidP="0085557B">
            <w:pPr>
              <w:ind w:firstLine="252"/>
              <w:jc w:val="center"/>
            </w:pPr>
            <w:r w:rsidRPr="0085557B">
              <w:t>2</w:t>
            </w:r>
          </w:p>
        </w:tc>
        <w:tc>
          <w:tcPr>
            <w:tcW w:w="2126" w:type="dxa"/>
          </w:tcPr>
          <w:p w:rsidR="00F93841" w:rsidRPr="0085557B" w:rsidRDefault="00F93841" w:rsidP="0085557B">
            <w:pPr>
              <w:pStyle w:val="BodyText"/>
              <w:tabs>
                <w:tab w:val="left" w:pos="1059"/>
                <w:tab w:val="center" w:pos="1225"/>
              </w:tabs>
              <w:ind w:firstLine="540"/>
              <w:jc w:val="left"/>
            </w:pPr>
            <w:r w:rsidRPr="0085557B">
              <w:tab/>
            </w:r>
            <w:r w:rsidRPr="0085557B">
              <w:tab/>
              <w:t>56</w:t>
            </w:r>
          </w:p>
        </w:tc>
        <w:tc>
          <w:tcPr>
            <w:tcW w:w="1316" w:type="dxa"/>
          </w:tcPr>
          <w:p w:rsidR="00F93841" w:rsidRPr="00163138" w:rsidRDefault="00F93841" w:rsidP="0085557B">
            <w:pPr>
              <w:pStyle w:val="BodyText"/>
              <w:ind w:firstLine="72"/>
              <w:jc w:val="center"/>
              <w:rPr>
                <w:b/>
                <w:bCs/>
              </w:rPr>
            </w:pPr>
          </w:p>
        </w:tc>
      </w:tr>
      <w:tr w:rsidR="00F93841" w:rsidRPr="001F38E4">
        <w:trPr>
          <w:cantSplit/>
          <w:trHeight w:val="274"/>
          <w:jc w:val="center"/>
        </w:trPr>
        <w:tc>
          <w:tcPr>
            <w:tcW w:w="720" w:type="dxa"/>
          </w:tcPr>
          <w:p w:rsidR="00F93841" w:rsidRPr="001F38E4" w:rsidRDefault="00F93841" w:rsidP="0085557B">
            <w:pPr>
              <w:pStyle w:val="BodyText"/>
              <w:ind w:firstLine="72"/>
              <w:jc w:val="center"/>
            </w:pPr>
            <w:r w:rsidRPr="001F38E4">
              <w:t>6.</w:t>
            </w:r>
          </w:p>
        </w:tc>
        <w:tc>
          <w:tcPr>
            <w:tcW w:w="9115" w:type="dxa"/>
          </w:tcPr>
          <w:p w:rsidR="00F93841" w:rsidRPr="00163138" w:rsidRDefault="00F93841" w:rsidP="0085557B">
            <w:pPr>
              <w:ind w:firstLine="72"/>
              <w:rPr>
                <w:b/>
                <w:bCs/>
              </w:rPr>
            </w:pPr>
            <w:r w:rsidRPr="00163138">
              <w:rPr>
                <w:b/>
                <w:bCs/>
              </w:rPr>
              <w:t>Концертная деятельность</w:t>
            </w:r>
          </w:p>
        </w:tc>
        <w:tc>
          <w:tcPr>
            <w:tcW w:w="1882" w:type="dxa"/>
          </w:tcPr>
          <w:p w:rsidR="00F93841" w:rsidRPr="00163138" w:rsidRDefault="00F93841" w:rsidP="0085557B">
            <w:pPr>
              <w:pStyle w:val="BodyText"/>
              <w:ind w:firstLine="252"/>
              <w:jc w:val="center"/>
              <w:rPr>
                <w:b/>
                <w:bCs/>
              </w:rPr>
            </w:pPr>
            <w:r>
              <w:rPr>
                <w:b/>
                <w:bCs/>
              </w:rPr>
              <w:t>1</w:t>
            </w:r>
          </w:p>
        </w:tc>
        <w:tc>
          <w:tcPr>
            <w:tcW w:w="2126" w:type="dxa"/>
          </w:tcPr>
          <w:p w:rsidR="00F93841" w:rsidRPr="00163138" w:rsidRDefault="00F93841" w:rsidP="0085557B">
            <w:pPr>
              <w:ind w:firstLine="540"/>
              <w:jc w:val="center"/>
              <w:rPr>
                <w:b/>
                <w:bCs/>
              </w:rPr>
            </w:pPr>
            <w:r>
              <w:rPr>
                <w:b/>
                <w:bCs/>
              </w:rPr>
              <w:t>36</w:t>
            </w:r>
          </w:p>
        </w:tc>
        <w:tc>
          <w:tcPr>
            <w:tcW w:w="1316" w:type="dxa"/>
          </w:tcPr>
          <w:p w:rsidR="00F93841" w:rsidRPr="00163138" w:rsidRDefault="00F93841" w:rsidP="0085557B">
            <w:pPr>
              <w:pStyle w:val="BodyText"/>
              <w:ind w:firstLine="72"/>
              <w:jc w:val="center"/>
              <w:rPr>
                <w:b/>
                <w:bCs/>
              </w:rPr>
            </w:pPr>
            <w:r>
              <w:rPr>
                <w:b/>
                <w:bCs/>
              </w:rPr>
              <w:t>37</w:t>
            </w:r>
          </w:p>
        </w:tc>
      </w:tr>
      <w:tr w:rsidR="00F93841" w:rsidRPr="001F38E4">
        <w:trPr>
          <w:cantSplit/>
          <w:trHeight w:val="271"/>
          <w:jc w:val="center"/>
        </w:trPr>
        <w:tc>
          <w:tcPr>
            <w:tcW w:w="720" w:type="dxa"/>
          </w:tcPr>
          <w:p w:rsidR="00F93841" w:rsidRPr="001F38E4" w:rsidRDefault="00F93841" w:rsidP="0085557B">
            <w:pPr>
              <w:pStyle w:val="BodyText"/>
              <w:ind w:firstLine="72"/>
              <w:jc w:val="center"/>
            </w:pPr>
            <w:r w:rsidRPr="001F38E4">
              <w:t>7.</w:t>
            </w:r>
          </w:p>
        </w:tc>
        <w:tc>
          <w:tcPr>
            <w:tcW w:w="9115" w:type="dxa"/>
          </w:tcPr>
          <w:p w:rsidR="00F93841" w:rsidRPr="00163138" w:rsidRDefault="00F93841" w:rsidP="0085557B">
            <w:pPr>
              <w:ind w:firstLine="72"/>
              <w:rPr>
                <w:b/>
                <w:bCs/>
              </w:rPr>
            </w:pPr>
            <w:r w:rsidRPr="00163138">
              <w:rPr>
                <w:b/>
                <w:bCs/>
              </w:rPr>
              <w:t>Экскурсии</w:t>
            </w:r>
          </w:p>
        </w:tc>
        <w:tc>
          <w:tcPr>
            <w:tcW w:w="1882" w:type="dxa"/>
          </w:tcPr>
          <w:p w:rsidR="00F93841" w:rsidRPr="00163138" w:rsidRDefault="00F93841" w:rsidP="0085557B">
            <w:pPr>
              <w:pStyle w:val="BodyText"/>
              <w:ind w:firstLine="252"/>
              <w:jc w:val="left"/>
              <w:rPr>
                <w:b/>
                <w:bCs/>
              </w:rPr>
            </w:pPr>
          </w:p>
        </w:tc>
        <w:tc>
          <w:tcPr>
            <w:tcW w:w="2126" w:type="dxa"/>
          </w:tcPr>
          <w:p w:rsidR="00F93841" w:rsidRPr="00163138" w:rsidRDefault="00F93841" w:rsidP="0085557B">
            <w:pPr>
              <w:pStyle w:val="BodyText"/>
              <w:ind w:firstLine="540"/>
              <w:jc w:val="center"/>
              <w:rPr>
                <w:b/>
                <w:bCs/>
              </w:rPr>
            </w:pPr>
            <w:r>
              <w:rPr>
                <w:b/>
                <w:bCs/>
              </w:rPr>
              <w:t>6</w:t>
            </w:r>
          </w:p>
        </w:tc>
        <w:tc>
          <w:tcPr>
            <w:tcW w:w="1316" w:type="dxa"/>
          </w:tcPr>
          <w:p w:rsidR="00F93841" w:rsidRPr="00163138" w:rsidRDefault="00F93841" w:rsidP="0085557B">
            <w:pPr>
              <w:pStyle w:val="BodyText"/>
              <w:ind w:firstLine="72"/>
              <w:jc w:val="center"/>
              <w:rPr>
                <w:b/>
                <w:bCs/>
              </w:rPr>
            </w:pPr>
            <w:r>
              <w:rPr>
                <w:b/>
                <w:bCs/>
              </w:rPr>
              <w:t>6</w:t>
            </w:r>
          </w:p>
        </w:tc>
      </w:tr>
      <w:tr w:rsidR="00F93841" w:rsidRPr="001F38E4">
        <w:trPr>
          <w:cantSplit/>
          <w:trHeight w:val="200"/>
          <w:jc w:val="center"/>
        </w:trPr>
        <w:tc>
          <w:tcPr>
            <w:tcW w:w="720" w:type="dxa"/>
          </w:tcPr>
          <w:p w:rsidR="00F93841" w:rsidRPr="001F38E4" w:rsidRDefault="00F93841" w:rsidP="0085557B">
            <w:pPr>
              <w:pStyle w:val="BodyText"/>
              <w:ind w:firstLine="72"/>
              <w:jc w:val="center"/>
            </w:pPr>
            <w:r w:rsidRPr="001F38E4">
              <w:t>8.</w:t>
            </w:r>
          </w:p>
        </w:tc>
        <w:tc>
          <w:tcPr>
            <w:tcW w:w="9115" w:type="dxa"/>
          </w:tcPr>
          <w:p w:rsidR="00F93841" w:rsidRPr="00163138" w:rsidRDefault="00F93841" w:rsidP="0085557B">
            <w:pPr>
              <w:ind w:firstLine="72"/>
              <w:rPr>
                <w:b/>
                <w:bCs/>
              </w:rPr>
            </w:pPr>
            <w:r w:rsidRPr="00163138">
              <w:rPr>
                <w:b/>
                <w:bCs/>
              </w:rPr>
              <w:t>Итоговое занятие</w:t>
            </w:r>
          </w:p>
        </w:tc>
        <w:tc>
          <w:tcPr>
            <w:tcW w:w="1882" w:type="dxa"/>
          </w:tcPr>
          <w:p w:rsidR="00F93841" w:rsidRPr="00163138" w:rsidRDefault="00F93841" w:rsidP="0085557B">
            <w:pPr>
              <w:pStyle w:val="BodyText"/>
              <w:ind w:firstLine="252"/>
              <w:jc w:val="center"/>
              <w:rPr>
                <w:b/>
                <w:bCs/>
              </w:rPr>
            </w:pPr>
            <w:r w:rsidRPr="00163138">
              <w:rPr>
                <w:b/>
                <w:bCs/>
              </w:rPr>
              <w:t>2</w:t>
            </w:r>
          </w:p>
        </w:tc>
        <w:tc>
          <w:tcPr>
            <w:tcW w:w="2126" w:type="dxa"/>
          </w:tcPr>
          <w:p w:rsidR="00F93841" w:rsidRPr="00163138" w:rsidRDefault="00F93841" w:rsidP="0085557B">
            <w:pPr>
              <w:pStyle w:val="BodyText"/>
              <w:ind w:firstLine="540"/>
              <w:jc w:val="center"/>
              <w:rPr>
                <w:b/>
                <w:bCs/>
              </w:rPr>
            </w:pPr>
          </w:p>
        </w:tc>
        <w:tc>
          <w:tcPr>
            <w:tcW w:w="1316" w:type="dxa"/>
          </w:tcPr>
          <w:p w:rsidR="00F93841" w:rsidRPr="00163138" w:rsidRDefault="00F93841" w:rsidP="0085557B">
            <w:pPr>
              <w:pStyle w:val="BodyText"/>
              <w:ind w:firstLine="72"/>
              <w:jc w:val="center"/>
              <w:rPr>
                <w:b/>
                <w:bCs/>
              </w:rPr>
            </w:pPr>
            <w:r w:rsidRPr="00163138">
              <w:rPr>
                <w:b/>
                <w:bCs/>
              </w:rPr>
              <w:t>2</w:t>
            </w:r>
          </w:p>
        </w:tc>
      </w:tr>
      <w:tr w:rsidR="00F93841" w:rsidRPr="001F38E4">
        <w:trPr>
          <w:cantSplit/>
          <w:trHeight w:val="360"/>
          <w:jc w:val="center"/>
        </w:trPr>
        <w:tc>
          <w:tcPr>
            <w:tcW w:w="9835" w:type="dxa"/>
            <w:gridSpan w:val="2"/>
          </w:tcPr>
          <w:p w:rsidR="00F93841" w:rsidRPr="0085557B" w:rsidRDefault="00F93841" w:rsidP="0085557B">
            <w:pPr>
              <w:pStyle w:val="BodyText"/>
              <w:ind w:firstLine="72"/>
              <w:jc w:val="left"/>
              <w:rPr>
                <w:b/>
                <w:bCs/>
              </w:rPr>
            </w:pPr>
            <w:r w:rsidRPr="0085557B">
              <w:rPr>
                <w:b/>
                <w:bCs/>
              </w:rPr>
              <w:t>ИТОГО:</w:t>
            </w:r>
          </w:p>
        </w:tc>
        <w:tc>
          <w:tcPr>
            <w:tcW w:w="1882" w:type="dxa"/>
          </w:tcPr>
          <w:p w:rsidR="00F93841" w:rsidRPr="0085557B" w:rsidRDefault="00F93841" w:rsidP="0085557B">
            <w:pPr>
              <w:pStyle w:val="BodyText"/>
              <w:ind w:firstLine="252"/>
              <w:jc w:val="center"/>
              <w:rPr>
                <w:b/>
                <w:bCs/>
              </w:rPr>
            </w:pPr>
            <w:r w:rsidRPr="0085557B">
              <w:rPr>
                <w:b/>
                <w:bCs/>
              </w:rPr>
              <w:t>16</w:t>
            </w:r>
          </w:p>
        </w:tc>
        <w:tc>
          <w:tcPr>
            <w:tcW w:w="2126" w:type="dxa"/>
          </w:tcPr>
          <w:p w:rsidR="00F93841" w:rsidRPr="0085557B" w:rsidRDefault="00F93841" w:rsidP="0085557B">
            <w:pPr>
              <w:pStyle w:val="BodyText"/>
              <w:ind w:firstLine="540"/>
              <w:jc w:val="center"/>
              <w:rPr>
                <w:b/>
                <w:bCs/>
              </w:rPr>
            </w:pPr>
            <w:r w:rsidRPr="0085557B">
              <w:rPr>
                <w:b/>
                <w:bCs/>
              </w:rPr>
              <w:t>200</w:t>
            </w:r>
          </w:p>
        </w:tc>
        <w:tc>
          <w:tcPr>
            <w:tcW w:w="1316" w:type="dxa"/>
          </w:tcPr>
          <w:p w:rsidR="00F93841" w:rsidRPr="0085557B" w:rsidRDefault="00F93841" w:rsidP="0085557B">
            <w:pPr>
              <w:pStyle w:val="BodyText"/>
              <w:ind w:firstLine="72"/>
              <w:jc w:val="center"/>
              <w:rPr>
                <w:b/>
                <w:bCs/>
              </w:rPr>
            </w:pPr>
            <w:r w:rsidRPr="0085557B">
              <w:rPr>
                <w:b/>
                <w:bCs/>
              </w:rPr>
              <w:t>216</w:t>
            </w:r>
          </w:p>
        </w:tc>
      </w:tr>
    </w:tbl>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Pr="001F38E4" w:rsidRDefault="00F93841" w:rsidP="0085557B">
      <w:pPr>
        <w:tabs>
          <w:tab w:val="left" w:pos="709"/>
        </w:tabs>
        <w:ind w:firstLine="540"/>
        <w:jc w:val="center"/>
        <w:rPr>
          <w:b/>
          <w:bCs/>
        </w:rPr>
      </w:pPr>
      <w:r w:rsidRPr="001F38E4">
        <w:rPr>
          <w:b/>
          <w:bCs/>
        </w:rPr>
        <w:t>Учебный план</w:t>
      </w:r>
    </w:p>
    <w:p w:rsidR="00F93841" w:rsidRDefault="00F93841" w:rsidP="0085557B">
      <w:pPr>
        <w:pStyle w:val="BodyText"/>
        <w:jc w:val="center"/>
        <w:rPr>
          <w:b/>
          <w:bCs/>
        </w:rPr>
      </w:pPr>
      <w:r w:rsidRPr="001F38E4">
        <w:rPr>
          <w:b/>
          <w:bCs/>
        </w:rPr>
        <w:t>Учебно-тематический план  (</w:t>
      </w:r>
      <w:r>
        <w:rPr>
          <w:b/>
          <w:bCs/>
        </w:rPr>
        <w:t>3</w:t>
      </w:r>
      <w:r w:rsidRPr="001F38E4">
        <w:rPr>
          <w:b/>
          <w:bCs/>
        </w:rPr>
        <w:t>-й год обучения)</w:t>
      </w:r>
    </w:p>
    <w:p w:rsidR="00F93841" w:rsidRDefault="00F93841" w:rsidP="002F35F9">
      <w:pPr>
        <w:pStyle w:val="BodyText"/>
        <w:ind w:firstLine="540"/>
        <w:jc w:val="cente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F93841" w:rsidRPr="001F38E4">
        <w:trPr>
          <w:cantSplit/>
          <w:trHeight w:val="280"/>
          <w:jc w:val="center"/>
        </w:trPr>
        <w:tc>
          <w:tcPr>
            <w:tcW w:w="720" w:type="dxa"/>
            <w:vMerge w:val="restart"/>
          </w:tcPr>
          <w:p w:rsidR="00F93841" w:rsidRPr="001F38E4" w:rsidRDefault="00F93841" w:rsidP="0085557B">
            <w:pPr>
              <w:pStyle w:val="BodyText"/>
              <w:ind w:firstLine="72"/>
              <w:jc w:val="center"/>
              <w:rPr>
                <w:b/>
                <w:bCs/>
              </w:rPr>
            </w:pPr>
            <w:r w:rsidRPr="001F38E4">
              <w:rPr>
                <w:b/>
                <w:bCs/>
              </w:rPr>
              <w:t>№ п.п</w:t>
            </w:r>
          </w:p>
        </w:tc>
        <w:tc>
          <w:tcPr>
            <w:tcW w:w="9115" w:type="dxa"/>
            <w:vMerge w:val="restart"/>
          </w:tcPr>
          <w:p w:rsidR="00F93841" w:rsidRPr="001F38E4" w:rsidRDefault="00F93841" w:rsidP="0085557B">
            <w:pPr>
              <w:pStyle w:val="BodyText"/>
              <w:ind w:firstLine="72"/>
              <w:jc w:val="center"/>
              <w:rPr>
                <w:b/>
                <w:bCs/>
              </w:rPr>
            </w:pPr>
            <w:r w:rsidRPr="001F38E4">
              <w:rPr>
                <w:b/>
                <w:bCs/>
              </w:rPr>
              <w:t>Разделы программы и темы занятий</w:t>
            </w:r>
          </w:p>
        </w:tc>
        <w:tc>
          <w:tcPr>
            <w:tcW w:w="4008" w:type="dxa"/>
            <w:gridSpan w:val="2"/>
          </w:tcPr>
          <w:p w:rsidR="00F93841" w:rsidRPr="001F38E4" w:rsidRDefault="00F93841" w:rsidP="0085557B">
            <w:pPr>
              <w:pStyle w:val="BodyText"/>
              <w:jc w:val="center"/>
              <w:rPr>
                <w:b/>
                <w:bCs/>
              </w:rPr>
            </w:pPr>
            <w:r w:rsidRPr="001F38E4">
              <w:rPr>
                <w:b/>
                <w:bCs/>
              </w:rPr>
              <w:t>В том числе</w:t>
            </w:r>
          </w:p>
        </w:tc>
        <w:tc>
          <w:tcPr>
            <w:tcW w:w="1316" w:type="dxa"/>
            <w:vMerge w:val="restart"/>
          </w:tcPr>
          <w:p w:rsidR="00F93841" w:rsidRPr="001F38E4" w:rsidRDefault="00F93841" w:rsidP="0085557B">
            <w:pPr>
              <w:pStyle w:val="BodyText"/>
              <w:ind w:right="-136" w:firstLine="72"/>
              <w:jc w:val="center"/>
              <w:rPr>
                <w:b/>
                <w:bCs/>
              </w:rPr>
            </w:pPr>
            <w:r w:rsidRPr="001F38E4">
              <w:rPr>
                <w:b/>
                <w:bCs/>
              </w:rPr>
              <w:t xml:space="preserve">Всего </w:t>
            </w:r>
          </w:p>
        </w:tc>
      </w:tr>
      <w:tr w:rsidR="00F93841" w:rsidRPr="001F38E4">
        <w:trPr>
          <w:cantSplit/>
          <w:trHeight w:val="520"/>
          <w:jc w:val="center"/>
        </w:trPr>
        <w:tc>
          <w:tcPr>
            <w:tcW w:w="720" w:type="dxa"/>
            <w:vMerge/>
          </w:tcPr>
          <w:p w:rsidR="00F93841" w:rsidRPr="001F38E4" w:rsidRDefault="00F93841" w:rsidP="0085557B">
            <w:pPr>
              <w:pStyle w:val="BodyText"/>
              <w:ind w:firstLine="72"/>
              <w:jc w:val="center"/>
              <w:rPr>
                <w:b/>
                <w:bCs/>
              </w:rPr>
            </w:pPr>
          </w:p>
        </w:tc>
        <w:tc>
          <w:tcPr>
            <w:tcW w:w="9115" w:type="dxa"/>
            <w:vMerge/>
          </w:tcPr>
          <w:p w:rsidR="00F93841" w:rsidRPr="001F38E4" w:rsidRDefault="00F93841" w:rsidP="0085557B">
            <w:pPr>
              <w:pStyle w:val="BodyText"/>
              <w:ind w:firstLine="72"/>
              <w:jc w:val="center"/>
              <w:rPr>
                <w:b/>
                <w:bCs/>
              </w:rPr>
            </w:pPr>
          </w:p>
        </w:tc>
        <w:tc>
          <w:tcPr>
            <w:tcW w:w="1882" w:type="dxa"/>
          </w:tcPr>
          <w:p w:rsidR="00F93841" w:rsidRPr="001F38E4" w:rsidRDefault="00F93841" w:rsidP="0085557B">
            <w:pPr>
              <w:pStyle w:val="BodyText"/>
              <w:ind w:firstLine="252"/>
              <w:jc w:val="center"/>
              <w:rPr>
                <w:b/>
                <w:bCs/>
              </w:rPr>
            </w:pPr>
            <w:r w:rsidRPr="001F38E4">
              <w:rPr>
                <w:b/>
                <w:bCs/>
              </w:rPr>
              <w:t xml:space="preserve">Теория </w:t>
            </w:r>
          </w:p>
        </w:tc>
        <w:tc>
          <w:tcPr>
            <w:tcW w:w="2126" w:type="dxa"/>
          </w:tcPr>
          <w:p w:rsidR="00F93841" w:rsidRPr="001F38E4" w:rsidRDefault="00F93841" w:rsidP="0085557B">
            <w:pPr>
              <w:pStyle w:val="BodyText"/>
              <w:ind w:firstLine="540"/>
              <w:jc w:val="center"/>
              <w:rPr>
                <w:b/>
                <w:bCs/>
              </w:rPr>
            </w:pPr>
            <w:r w:rsidRPr="001F38E4">
              <w:rPr>
                <w:b/>
                <w:bCs/>
              </w:rPr>
              <w:t>Практика</w:t>
            </w:r>
          </w:p>
        </w:tc>
        <w:tc>
          <w:tcPr>
            <w:tcW w:w="1316" w:type="dxa"/>
            <w:vMerge/>
          </w:tcPr>
          <w:p w:rsidR="00F93841" w:rsidRPr="001F38E4" w:rsidRDefault="00F93841" w:rsidP="0085557B">
            <w:pPr>
              <w:pStyle w:val="BodyText"/>
              <w:ind w:right="-136" w:firstLine="72"/>
              <w:jc w:val="center"/>
              <w:rPr>
                <w:b/>
                <w:bCs/>
              </w:rPr>
            </w:pPr>
          </w:p>
        </w:tc>
      </w:tr>
      <w:tr w:rsidR="00F93841" w:rsidRPr="001F38E4">
        <w:trPr>
          <w:cantSplit/>
          <w:trHeight w:val="532"/>
          <w:jc w:val="center"/>
        </w:trPr>
        <w:tc>
          <w:tcPr>
            <w:tcW w:w="720" w:type="dxa"/>
          </w:tcPr>
          <w:p w:rsidR="00F93841" w:rsidRPr="001F38E4" w:rsidRDefault="00F93841" w:rsidP="0085557B">
            <w:pPr>
              <w:pStyle w:val="BodyText"/>
              <w:ind w:firstLine="72"/>
              <w:jc w:val="center"/>
            </w:pPr>
            <w:r w:rsidRPr="001F38E4">
              <w:t>1.</w:t>
            </w:r>
          </w:p>
          <w:p w:rsidR="00F93841" w:rsidRPr="001F38E4" w:rsidRDefault="00F93841" w:rsidP="0085557B">
            <w:pPr>
              <w:pStyle w:val="BodyText"/>
              <w:ind w:firstLine="72"/>
              <w:jc w:val="center"/>
            </w:pPr>
          </w:p>
        </w:tc>
        <w:tc>
          <w:tcPr>
            <w:tcW w:w="9115" w:type="dxa"/>
          </w:tcPr>
          <w:p w:rsidR="00F93841" w:rsidRPr="00E278BE" w:rsidRDefault="00F93841" w:rsidP="0085557B">
            <w:pPr>
              <w:ind w:firstLine="72"/>
              <w:rPr>
                <w:b/>
                <w:bCs/>
              </w:rPr>
            </w:pPr>
            <w:r>
              <w:rPr>
                <w:b/>
                <w:bCs/>
              </w:rPr>
              <w:t>Вводное занятие</w:t>
            </w:r>
          </w:p>
          <w:p w:rsidR="00F93841" w:rsidRPr="00E278BE" w:rsidRDefault="00F93841" w:rsidP="0085557B">
            <w:pPr>
              <w:pStyle w:val="BodyText"/>
              <w:ind w:firstLine="72"/>
              <w:jc w:val="left"/>
              <w:rPr>
                <w:b/>
                <w:bCs/>
              </w:rPr>
            </w:pPr>
          </w:p>
        </w:tc>
        <w:tc>
          <w:tcPr>
            <w:tcW w:w="1882" w:type="dxa"/>
          </w:tcPr>
          <w:p w:rsidR="00F93841" w:rsidRPr="00E278BE" w:rsidRDefault="00F93841" w:rsidP="0085557B">
            <w:pPr>
              <w:pStyle w:val="BodyText"/>
              <w:ind w:firstLine="252"/>
              <w:jc w:val="center"/>
              <w:rPr>
                <w:b/>
                <w:bCs/>
              </w:rPr>
            </w:pPr>
            <w:r w:rsidRPr="00E278BE">
              <w:rPr>
                <w:b/>
                <w:bCs/>
              </w:rPr>
              <w:t>1</w:t>
            </w:r>
          </w:p>
        </w:tc>
        <w:tc>
          <w:tcPr>
            <w:tcW w:w="2126" w:type="dxa"/>
          </w:tcPr>
          <w:p w:rsidR="00F93841" w:rsidRPr="00E278BE" w:rsidRDefault="00F93841" w:rsidP="0085557B">
            <w:pPr>
              <w:ind w:firstLine="540"/>
              <w:jc w:val="center"/>
              <w:rPr>
                <w:b/>
                <w:bCs/>
              </w:rPr>
            </w:pPr>
            <w:r w:rsidRPr="00E278BE">
              <w:rPr>
                <w:b/>
                <w:bCs/>
              </w:rPr>
              <w:t>1</w:t>
            </w:r>
          </w:p>
        </w:tc>
        <w:tc>
          <w:tcPr>
            <w:tcW w:w="1316" w:type="dxa"/>
          </w:tcPr>
          <w:p w:rsidR="00F93841" w:rsidRPr="00E278BE" w:rsidRDefault="00F93841" w:rsidP="0085557B">
            <w:pPr>
              <w:ind w:firstLine="72"/>
              <w:jc w:val="center"/>
              <w:rPr>
                <w:b/>
                <w:bCs/>
              </w:rPr>
            </w:pPr>
            <w:r w:rsidRPr="00E278BE">
              <w:rPr>
                <w:b/>
                <w:bCs/>
              </w:rPr>
              <w:t>2</w:t>
            </w:r>
          </w:p>
          <w:p w:rsidR="00F93841" w:rsidRPr="00E278BE" w:rsidRDefault="00F93841" w:rsidP="0085557B">
            <w:pPr>
              <w:pStyle w:val="BodyText"/>
              <w:ind w:firstLine="72"/>
              <w:jc w:val="center"/>
              <w:rPr>
                <w:b/>
                <w:bCs/>
              </w:rPr>
            </w:pPr>
          </w:p>
        </w:tc>
      </w:tr>
      <w:tr w:rsidR="00F93841" w:rsidRPr="001F38E4">
        <w:trPr>
          <w:cantSplit/>
          <w:trHeight w:val="331"/>
          <w:jc w:val="center"/>
        </w:trPr>
        <w:tc>
          <w:tcPr>
            <w:tcW w:w="720" w:type="dxa"/>
          </w:tcPr>
          <w:p w:rsidR="00F93841" w:rsidRPr="001F38E4" w:rsidRDefault="00F93841" w:rsidP="0085557B">
            <w:pPr>
              <w:pStyle w:val="BodyText"/>
              <w:ind w:firstLine="72"/>
              <w:jc w:val="center"/>
            </w:pPr>
            <w:r w:rsidRPr="001F38E4">
              <w:t>2.</w:t>
            </w:r>
          </w:p>
        </w:tc>
        <w:tc>
          <w:tcPr>
            <w:tcW w:w="9115" w:type="dxa"/>
          </w:tcPr>
          <w:p w:rsidR="00F93841" w:rsidRPr="00E278BE" w:rsidRDefault="00F93841" w:rsidP="0085557B">
            <w:pPr>
              <w:ind w:firstLine="72"/>
              <w:rPr>
                <w:b/>
                <w:bCs/>
              </w:rPr>
            </w:pPr>
            <w:r w:rsidRPr="00E278BE">
              <w:rPr>
                <w:b/>
                <w:bCs/>
              </w:rPr>
              <w:t>Основы сценической речи</w:t>
            </w:r>
          </w:p>
        </w:tc>
        <w:tc>
          <w:tcPr>
            <w:tcW w:w="1882" w:type="dxa"/>
          </w:tcPr>
          <w:p w:rsidR="00F93841" w:rsidRPr="00E278BE" w:rsidRDefault="00F93841" w:rsidP="0085557B">
            <w:pPr>
              <w:pStyle w:val="BodyText3"/>
              <w:ind w:firstLine="252"/>
              <w:jc w:val="center"/>
              <w:rPr>
                <w:b/>
                <w:bCs/>
                <w:sz w:val="24"/>
                <w:szCs w:val="24"/>
              </w:rPr>
            </w:pPr>
            <w:r>
              <w:rPr>
                <w:b/>
                <w:bCs/>
                <w:sz w:val="24"/>
                <w:szCs w:val="24"/>
              </w:rPr>
              <w:t>4</w:t>
            </w:r>
          </w:p>
        </w:tc>
        <w:tc>
          <w:tcPr>
            <w:tcW w:w="2126" w:type="dxa"/>
          </w:tcPr>
          <w:p w:rsidR="00F93841" w:rsidRPr="00E278BE" w:rsidRDefault="00F93841" w:rsidP="0085557B">
            <w:pPr>
              <w:ind w:firstLine="540"/>
              <w:jc w:val="center"/>
              <w:rPr>
                <w:b/>
                <w:bCs/>
              </w:rPr>
            </w:pPr>
            <w:r>
              <w:rPr>
                <w:b/>
                <w:bCs/>
              </w:rPr>
              <w:t>36</w:t>
            </w:r>
          </w:p>
        </w:tc>
        <w:tc>
          <w:tcPr>
            <w:tcW w:w="1316" w:type="dxa"/>
          </w:tcPr>
          <w:p w:rsidR="00F93841" w:rsidRPr="00E278BE" w:rsidRDefault="00F93841" w:rsidP="0085557B">
            <w:pPr>
              <w:pStyle w:val="BodyText"/>
              <w:ind w:firstLine="72"/>
              <w:jc w:val="center"/>
              <w:rPr>
                <w:b/>
                <w:bCs/>
              </w:rPr>
            </w:pPr>
            <w:r>
              <w:rPr>
                <w:b/>
                <w:bCs/>
              </w:rPr>
              <w:t>40</w:t>
            </w:r>
          </w:p>
        </w:tc>
      </w:tr>
      <w:tr w:rsidR="00F93841" w:rsidRPr="001F38E4">
        <w:trPr>
          <w:cantSplit/>
          <w:trHeight w:val="331"/>
          <w:jc w:val="center"/>
        </w:trPr>
        <w:tc>
          <w:tcPr>
            <w:tcW w:w="720" w:type="dxa"/>
          </w:tcPr>
          <w:p w:rsidR="00F93841" w:rsidRPr="001F38E4" w:rsidRDefault="00F93841" w:rsidP="0085557B">
            <w:pPr>
              <w:pStyle w:val="BodyText"/>
              <w:ind w:firstLine="72"/>
              <w:jc w:val="center"/>
            </w:pPr>
            <w:r>
              <w:t>2.1</w:t>
            </w:r>
          </w:p>
        </w:tc>
        <w:tc>
          <w:tcPr>
            <w:tcW w:w="9115" w:type="dxa"/>
          </w:tcPr>
          <w:p w:rsidR="00F93841" w:rsidRDefault="00F93841" w:rsidP="003C2C8E">
            <w:pPr>
              <w:ind w:firstLine="72"/>
            </w:pPr>
            <w:r>
              <w:t>Дыхание и голос</w:t>
            </w:r>
          </w:p>
        </w:tc>
        <w:tc>
          <w:tcPr>
            <w:tcW w:w="1882" w:type="dxa"/>
          </w:tcPr>
          <w:p w:rsidR="00F93841" w:rsidRPr="00DD636B" w:rsidRDefault="00F93841" w:rsidP="0085557B">
            <w:pPr>
              <w:pStyle w:val="BodyText3"/>
              <w:ind w:firstLine="252"/>
              <w:jc w:val="center"/>
              <w:rPr>
                <w:sz w:val="24"/>
                <w:szCs w:val="24"/>
              </w:rPr>
            </w:pPr>
          </w:p>
        </w:tc>
        <w:tc>
          <w:tcPr>
            <w:tcW w:w="2126" w:type="dxa"/>
          </w:tcPr>
          <w:p w:rsidR="00F93841" w:rsidRDefault="00F93841" w:rsidP="0085557B">
            <w:pPr>
              <w:ind w:firstLine="540"/>
              <w:jc w:val="center"/>
            </w:pPr>
            <w:r>
              <w:t>10</w:t>
            </w:r>
          </w:p>
        </w:tc>
        <w:tc>
          <w:tcPr>
            <w:tcW w:w="1316" w:type="dxa"/>
          </w:tcPr>
          <w:p w:rsidR="00F93841" w:rsidRDefault="00F93841" w:rsidP="0085557B">
            <w:pPr>
              <w:pStyle w:val="BodyText"/>
              <w:ind w:firstLine="72"/>
              <w:jc w:val="center"/>
            </w:pPr>
          </w:p>
        </w:tc>
      </w:tr>
      <w:tr w:rsidR="00F93841" w:rsidRPr="001F38E4">
        <w:trPr>
          <w:cantSplit/>
          <w:trHeight w:val="331"/>
          <w:jc w:val="center"/>
        </w:trPr>
        <w:tc>
          <w:tcPr>
            <w:tcW w:w="720" w:type="dxa"/>
          </w:tcPr>
          <w:p w:rsidR="00F93841" w:rsidRPr="001F38E4" w:rsidRDefault="00F93841" w:rsidP="0085557B">
            <w:pPr>
              <w:pStyle w:val="BodyText"/>
              <w:ind w:firstLine="72"/>
              <w:jc w:val="center"/>
            </w:pPr>
            <w:r>
              <w:t>2.2</w:t>
            </w:r>
          </w:p>
        </w:tc>
        <w:tc>
          <w:tcPr>
            <w:tcW w:w="9115" w:type="dxa"/>
          </w:tcPr>
          <w:p w:rsidR="00F93841" w:rsidRDefault="00F93841" w:rsidP="003C2C8E">
            <w:pPr>
              <w:ind w:firstLine="72"/>
            </w:pPr>
            <w:r>
              <w:t>Дикция</w:t>
            </w:r>
          </w:p>
        </w:tc>
        <w:tc>
          <w:tcPr>
            <w:tcW w:w="1882" w:type="dxa"/>
          </w:tcPr>
          <w:p w:rsidR="00F93841" w:rsidRPr="00DD636B" w:rsidRDefault="00F93841" w:rsidP="0085557B">
            <w:pPr>
              <w:pStyle w:val="BodyText3"/>
              <w:ind w:firstLine="252"/>
              <w:jc w:val="center"/>
              <w:rPr>
                <w:sz w:val="24"/>
                <w:szCs w:val="24"/>
              </w:rPr>
            </w:pPr>
          </w:p>
        </w:tc>
        <w:tc>
          <w:tcPr>
            <w:tcW w:w="2126" w:type="dxa"/>
          </w:tcPr>
          <w:p w:rsidR="00F93841" w:rsidRDefault="00F93841" w:rsidP="0085557B">
            <w:pPr>
              <w:ind w:firstLine="540"/>
              <w:jc w:val="center"/>
            </w:pPr>
            <w:r>
              <w:t>6</w:t>
            </w:r>
          </w:p>
        </w:tc>
        <w:tc>
          <w:tcPr>
            <w:tcW w:w="1316" w:type="dxa"/>
          </w:tcPr>
          <w:p w:rsidR="00F93841" w:rsidRDefault="00F93841" w:rsidP="0085557B">
            <w:pPr>
              <w:pStyle w:val="BodyText"/>
              <w:ind w:firstLine="72"/>
              <w:jc w:val="center"/>
            </w:pPr>
          </w:p>
        </w:tc>
      </w:tr>
      <w:tr w:rsidR="00F93841" w:rsidRPr="001F38E4">
        <w:trPr>
          <w:cantSplit/>
          <w:trHeight w:val="269"/>
          <w:jc w:val="center"/>
        </w:trPr>
        <w:tc>
          <w:tcPr>
            <w:tcW w:w="720" w:type="dxa"/>
          </w:tcPr>
          <w:p w:rsidR="00F93841" w:rsidRPr="001F38E4" w:rsidRDefault="00F93841" w:rsidP="0085557B">
            <w:pPr>
              <w:pStyle w:val="BodyText"/>
              <w:ind w:firstLine="72"/>
              <w:jc w:val="center"/>
            </w:pPr>
            <w:r>
              <w:t>2.3</w:t>
            </w:r>
          </w:p>
        </w:tc>
        <w:tc>
          <w:tcPr>
            <w:tcW w:w="9115" w:type="dxa"/>
          </w:tcPr>
          <w:p w:rsidR="00F93841" w:rsidRDefault="00F93841" w:rsidP="003C2C8E">
            <w:pPr>
              <w:ind w:firstLine="72"/>
            </w:pPr>
            <w:r>
              <w:t>Орфоэпия</w:t>
            </w:r>
          </w:p>
        </w:tc>
        <w:tc>
          <w:tcPr>
            <w:tcW w:w="1882" w:type="dxa"/>
          </w:tcPr>
          <w:p w:rsidR="00F93841" w:rsidRPr="00DD636B" w:rsidRDefault="00F93841" w:rsidP="0085557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10</w:t>
            </w:r>
          </w:p>
        </w:tc>
        <w:tc>
          <w:tcPr>
            <w:tcW w:w="1316" w:type="dxa"/>
          </w:tcPr>
          <w:p w:rsidR="00F93841" w:rsidRDefault="00F93841" w:rsidP="0085557B">
            <w:pPr>
              <w:pStyle w:val="BodyText"/>
              <w:ind w:firstLine="72"/>
              <w:jc w:val="center"/>
            </w:pPr>
          </w:p>
        </w:tc>
      </w:tr>
      <w:tr w:rsidR="00F93841" w:rsidRPr="001F38E4">
        <w:trPr>
          <w:cantSplit/>
          <w:trHeight w:val="269"/>
          <w:jc w:val="center"/>
        </w:trPr>
        <w:tc>
          <w:tcPr>
            <w:tcW w:w="720" w:type="dxa"/>
          </w:tcPr>
          <w:p w:rsidR="00F93841" w:rsidRDefault="00F93841" w:rsidP="0085557B">
            <w:pPr>
              <w:pStyle w:val="BodyText"/>
              <w:ind w:firstLine="72"/>
              <w:jc w:val="center"/>
            </w:pPr>
            <w:r>
              <w:t>2.4</w:t>
            </w:r>
          </w:p>
        </w:tc>
        <w:tc>
          <w:tcPr>
            <w:tcW w:w="9115" w:type="dxa"/>
          </w:tcPr>
          <w:p w:rsidR="00F93841" w:rsidRDefault="00F93841" w:rsidP="003C2C8E">
            <w:pPr>
              <w:ind w:firstLine="72"/>
            </w:pPr>
            <w:r>
              <w:t>Работа над текстом</w:t>
            </w:r>
          </w:p>
        </w:tc>
        <w:tc>
          <w:tcPr>
            <w:tcW w:w="1882" w:type="dxa"/>
          </w:tcPr>
          <w:p w:rsidR="00F93841" w:rsidRDefault="00F93841" w:rsidP="0085557B">
            <w:pPr>
              <w:pStyle w:val="BodyText3"/>
              <w:ind w:firstLine="252"/>
              <w:jc w:val="center"/>
              <w:rPr>
                <w:sz w:val="24"/>
                <w:szCs w:val="24"/>
              </w:rPr>
            </w:pPr>
            <w:r>
              <w:rPr>
                <w:sz w:val="24"/>
                <w:szCs w:val="24"/>
              </w:rPr>
              <w:t>2</w:t>
            </w:r>
          </w:p>
        </w:tc>
        <w:tc>
          <w:tcPr>
            <w:tcW w:w="2126" w:type="dxa"/>
          </w:tcPr>
          <w:p w:rsidR="00F93841" w:rsidRDefault="00F93841" w:rsidP="0085557B">
            <w:pPr>
              <w:ind w:firstLine="540"/>
              <w:jc w:val="center"/>
            </w:pPr>
            <w:r>
              <w:t>10</w:t>
            </w:r>
          </w:p>
        </w:tc>
        <w:tc>
          <w:tcPr>
            <w:tcW w:w="1316" w:type="dxa"/>
          </w:tcPr>
          <w:p w:rsidR="00F93841" w:rsidRDefault="00F93841" w:rsidP="0085557B">
            <w:pPr>
              <w:pStyle w:val="BodyText"/>
              <w:ind w:firstLine="72"/>
              <w:jc w:val="center"/>
            </w:pPr>
          </w:p>
        </w:tc>
      </w:tr>
      <w:tr w:rsidR="00F93841" w:rsidRPr="001F38E4">
        <w:trPr>
          <w:cantSplit/>
          <w:trHeight w:val="275"/>
          <w:jc w:val="center"/>
        </w:trPr>
        <w:tc>
          <w:tcPr>
            <w:tcW w:w="720" w:type="dxa"/>
          </w:tcPr>
          <w:p w:rsidR="00F93841" w:rsidRPr="001F38E4" w:rsidRDefault="00F93841" w:rsidP="0085557B">
            <w:pPr>
              <w:pStyle w:val="BodyText"/>
              <w:ind w:firstLine="72"/>
              <w:jc w:val="center"/>
            </w:pPr>
            <w:r w:rsidRPr="001F38E4">
              <w:t>3.</w:t>
            </w:r>
          </w:p>
        </w:tc>
        <w:tc>
          <w:tcPr>
            <w:tcW w:w="9115" w:type="dxa"/>
          </w:tcPr>
          <w:p w:rsidR="00F93841" w:rsidRPr="00E278BE" w:rsidRDefault="00F93841" w:rsidP="0085557B">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F93841" w:rsidRPr="00E278BE" w:rsidRDefault="00F93841" w:rsidP="0085557B">
            <w:pPr>
              <w:ind w:firstLine="252"/>
              <w:jc w:val="center"/>
              <w:rPr>
                <w:b/>
                <w:bCs/>
              </w:rPr>
            </w:pPr>
            <w:r>
              <w:rPr>
                <w:b/>
                <w:bCs/>
              </w:rPr>
              <w:t>2</w:t>
            </w:r>
          </w:p>
        </w:tc>
        <w:tc>
          <w:tcPr>
            <w:tcW w:w="2126" w:type="dxa"/>
          </w:tcPr>
          <w:p w:rsidR="00F93841" w:rsidRPr="00E278BE" w:rsidRDefault="00F93841" w:rsidP="0085557B">
            <w:pPr>
              <w:ind w:firstLine="540"/>
              <w:jc w:val="center"/>
              <w:rPr>
                <w:b/>
                <w:bCs/>
              </w:rPr>
            </w:pPr>
            <w:r>
              <w:rPr>
                <w:b/>
                <w:bCs/>
              </w:rPr>
              <w:t>36</w:t>
            </w:r>
          </w:p>
        </w:tc>
        <w:tc>
          <w:tcPr>
            <w:tcW w:w="1316" w:type="dxa"/>
          </w:tcPr>
          <w:p w:rsidR="00F93841" w:rsidRPr="00E278BE" w:rsidRDefault="00F93841" w:rsidP="0085557B">
            <w:pPr>
              <w:pStyle w:val="BodyText"/>
              <w:ind w:firstLine="72"/>
              <w:jc w:val="center"/>
              <w:rPr>
                <w:b/>
                <w:bCs/>
              </w:rPr>
            </w:pPr>
            <w:r>
              <w:rPr>
                <w:b/>
                <w:bCs/>
              </w:rPr>
              <w:t>38</w:t>
            </w:r>
          </w:p>
        </w:tc>
      </w:tr>
      <w:tr w:rsidR="00F93841" w:rsidRPr="001F38E4">
        <w:trPr>
          <w:cantSplit/>
          <w:trHeight w:val="283"/>
          <w:jc w:val="center"/>
        </w:trPr>
        <w:tc>
          <w:tcPr>
            <w:tcW w:w="720" w:type="dxa"/>
          </w:tcPr>
          <w:p w:rsidR="00F93841" w:rsidRPr="001F38E4" w:rsidRDefault="00F93841" w:rsidP="0085557B">
            <w:pPr>
              <w:pStyle w:val="BodyText"/>
              <w:ind w:firstLine="72"/>
              <w:jc w:val="center"/>
            </w:pPr>
            <w:r>
              <w:t>3.1</w:t>
            </w:r>
          </w:p>
        </w:tc>
        <w:tc>
          <w:tcPr>
            <w:tcW w:w="9115" w:type="dxa"/>
          </w:tcPr>
          <w:p w:rsidR="00F93841" w:rsidRDefault="00F93841" w:rsidP="00E47FFD">
            <w:pPr>
              <w:ind w:firstLine="72"/>
            </w:pPr>
            <w:r>
              <w:t>Сценическое воображение</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ind w:firstLine="540"/>
              <w:jc w:val="center"/>
            </w:pPr>
            <w:r>
              <w:t>18</w:t>
            </w:r>
          </w:p>
        </w:tc>
        <w:tc>
          <w:tcPr>
            <w:tcW w:w="1316" w:type="dxa"/>
          </w:tcPr>
          <w:p w:rsidR="00F93841" w:rsidRDefault="00F93841" w:rsidP="0085557B">
            <w:pPr>
              <w:pStyle w:val="BodyText"/>
              <w:ind w:firstLine="72"/>
              <w:jc w:val="center"/>
            </w:pPr>
          </w:p>
        </w:tc>
      </w:tr>
      <w:tr w:rsidR="00F93841" w:rsidRPr="001F38E4">
        <w:trPr>
          <w:cantSplit/>
          <w:trHeight w:val="291"/>
          <w:jc w:val="center"/>
        </w:trPr>
        <w:tc>
          <w:tcPr>
            <w:tcW w:w="720" w:type="dxa"/>
          </w:tcPr>
          <w:p w:rsidR="00F93841" w:rsidRPr="001F38E4" w:rsidRDefault="00F93841" w:rsidP="0085557B">
            <w:pPr>
              <w:pStyle w:val="BodyText"/>
              <w:ind w:firstLine="72"/>
              <w:jc w:val="center"/>
            </w:pPr>
            <w:r>
              <w:t>3.2</w:t>
            </w:r>
          </w:p>
        </w:tc>
        <w:tc>
          <w:tcPr>
            <w:tcW w:w="9115" w:type="dxa"/>
          </w:tcPr>
          <w:p w:rsidR="00F93841" w:rsidRDefault="00F93841" w:rsidP="00E47FFD">
            <w:pPr>
              <w:ind w:firstLine="72"/>
            </w:pPr>
            <w:r>
              <w:t>Сценическое общение</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ind w:firstLine="540"/>
              <w:jc w:val="center"/>
            </w:pPr>
            <w:r>
              <w:t>18</w:t>
            </w:r>
          </w:p>
        </w:tc>
        <w:tc>
          <w:tcPr>
            <w:tcW w:w="1316" w:type="dxa"/>
          </w:tcPr>
          <w:p w:rsidR="00F93841"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rsidRPr="001F38E4">
              <w:t>4.</w:t>
            </w:r>
          </w:p>
        </w:tc>
        <w:tc>
          <w:tcPr>
            <w:tcW w:w="9115" w:type="dxa"/>
          </w:tcPr>
          <w:p w:rsidR="00F93841" w:rsidRPr="00163138" w:rsidRDefault="00F93841" w:rsidP="0085557B">
            <w:pPr>
              <w:ind w:firstLine="72"/>
              <w:rPr>
                <w:b/>
                <w:bCs/>
              </w:rPr>
            </w:pPr>
            <w:r w:rsidRPr="00163138">
              <w:rPr>
                <w:b/>
                <w:bCs/>
              </w:rPr>
              <w:t>Ритмопластика</w:t>
            </w:r>
          </w:p>
        </w:tc>
        <w:tc>
          <w:tcPr>
            <w:tcW w:w="1882" w:type="dxa"/>
          </w:tcPr>
          <w:p w:rsidR="00F93841" w:rsidRPr="00163138" w:rsidRDefault="00F93841" w:rsidP="0085557B">
            <w:pPr>
              <w:ind w:firstLine="252"/>
              <w:jc w:val="center"/>
              <w:rPr>
                <w:b/>
                <w:bCs/>
              </w:rPr>
            </w:pPr>
            <w:r>
              <w:rPr>
                <w:b/>
                <w:bCs/>
              </w:rPr>
              <w:t>2</w:t>
            </w:r>
          </w:p>
        </w:tc>
        <w:tc>
          <w:tcPr>
            <w:tcW w:w="2126" w:type="dxa"/>
          </w:tcPr>
          <w:p w:rsidR="00F93841" w:rsidRPr="00163138" w:rsidRDefault="00F93841" w:rsidP="0085557B">
            <w:pPr>
              <w:pStyle w:val="BodyText"/>
              <w:jc w:val="center"/>
              <w:rPr>
                <w:b/>
                <w:bCs/>
              </w:rPr>
            </w:pPr>
            <w:r>
              <w:rPr>
                <w:b/>
                <w:bCs/>
              </w:rPr>
              <w:t>34</w:t>
            </w:r>
          </w:p>
        </w:tc>
        <w:tc>
          <w:tcPr>
            <w:tcW w:w="1316" w:type="dxa"/>
          </w:tcPr>
          <w:p w:rsidR="00F93841" w:rsidRPr="00163138" w:rsidRDefault="00F93841" w:rsidP="0085557B">
            <w:pPr>
              <w:pStyle w:val="BodyText"/>
              <w:ind w:firstLine="72"/>
              <w:jc w:val="center"/>
              <w:rPr>
                <w:b/>
                <w:bCs/>
              </w:rPr>
            </w:pPr>
            <w:r>
              <w:rPr>
                <w:b/>
                <w:bCs/>
              </w:rPr>
              <w:t>36</w:t>
            </w: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t>4.1</w:t>
            </w:r>
          </w:p>
        </w:tc>
        <w:tc>
          <w:tcPr>
            <w:tcW w:w="9115" w:type="dxa"/>
          </w:tcPr>
          <w:p w:rsidR="00F93841" w:rsidRPr="001F38E4" w:rsidRDefault="00F93841" w:rsidP="003C2C8E">
            <w:pPr>
              <w:ind w:firstLine="72"/>
            </w:pPr>
            <w:r>
              <w:t>Пластика</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jc w:val="center"/>
            </w:pPr>
            <w:r>
              <w:t>15</w:t>
            </w:r>
          </w:p>
        </w:tc>
        <w:tc>
          <w:tcPr>
            <w:tcW w:w="1316" w:type="dxa"/>
          </w:tcPr>
          <w:p w:rsidR="00F93841" w:rsidRPr="001F38E4" w:rsidRDefault="00F93841" w:rsidP="0085557B">
            <w:pPr>
              <w:pStyle w:val="BodyText"/>
              <w:ind w:firstLine="72"/>
              <w:jc w:val="center"/>
            </w:pPr>
          </w:p>
        </w:tc>
      </w:tr>
      <w:tr w:rsidR="00F93841" w:rsidRPr="001F38E4">
        <w:trPr>
          <w:cantSplit/>
          <w:trHeight w:val="413"/>
          <w:jc w:val="center"/>
        </w:trPr>
        <w:tc>
          <w:tcPr>
            <w:tcW w:w="720" w:type="dxa"/>
          </w:tcPr>
          <w:p w:rsidR="00F93841" w:rsidRPr="001F38E4" w:rsidRDefault="00F93841" w:rsidP="0085557B">
            <w:pPr>
              <w:pStyle w:val="BodyText"/>
              <w:ind w:firstLine="72"/>
              <w:jc w:val="center"/>
            </w:pPr>
            <w:r>
              <w:t>4.2</w:t>
            </w:r>
          </w:p>
        </w:tc>
        <w:tc>
          <w:tcPr>
            <w:tcW w:w="9115" w:type="dxa"/>
          </w:tcPr>
          <w:p w:rsidR="00F93841" w:rsidRDefault="00F93841" w:rsidP="003C2C8E">
            <w:pPr>
              <w:ind w:firstLine="72"/>
            </w:pPr>
            <w:r>
              <w:t>Танцевальная азбука</w:t>
            </w:r>
          </w:p>
        </w:tc>
        <w:tc>
          <w:tcPr>
            <w:tcW w:w="1882" w:type="dxa"/>
          </w:tcPr>
          <w:p w:rsidR="00F93841" w:rsidRPr="001F38E4" w:rsidRDefault="00F93841" w:rsidP="0085557B">
            <w:pPr>
              <w:ind w:firstLine="252"/>
              <w:jc w:val="center"/>
            </w:pPr>
            <w:r>
              <w:t>1</w:t>
            </w:r>
          </w:p>
        </w:tc>
        <w:tc>
          <w:tcPr>
            <w:tcW w:w="2126" w:type="dxa"/>
          </w:tcPr>
          <w:p w:rsidR="00F93841" w:rsidRPr="001F38E4" w:rsidRDefault="00F93841" w:rsidP="0085557B">
            <w:pPr>
              <w:pStyle w:val="BodyText"/>
              <w:jc w:val="center"/>
            </w:pPr>
            <w:r>
              <w:t>19</w:t>
            </w:r>
          </w:p>
        </w:tc>
        <w:tc>
          <w:tcPr>
            <w:tcW w:w="1316" w:type="dxa"/>
          </w:tcPr>
          <w:p w:rsidR="00F93841" w:rsidRPr="001F38E4" w:rsidRDefault="00F93841" w:rsidP="0085557B">
            <w:pPr>
              <w:pStyle w:val="BodyText"/>
              <w:ind w:firstLine="72"/>
              <w:jc w:val="center"/>
            </w:pPr>
          </w:p>
        </w:tc>
      </w:tr>
      <w:tr w:rsidR="00F93841" w:rsidRPr="001F38E4">
        <w:trPr>
          <w:cantSplit/>
          <w:trHeight w:val="261"/>
          <w:jc w:val="center"/>
        </w:trPr>
        <w:tc>
          <w:tcPr>
            <w:tcW w:w="720" w:type="dxa"/>
          </w:tcPr>
          <w:p w:rsidR="00F93841" w:rsidRPr="001F38E4" w:rsidRDefault="00F93841" w:rsidP="0085557B">
            <w:pPr>
              <w:pStyle w:val="BodyText"/>
              <w:ind w:firstLine="72"/>
              <w:jc w:val="center"/>
            </w:pPr>
            <w:r w:rsidRPr="001F38E4">
              <w:t>5.</w:t>
            </w:r>
          </w:p>
        </w:tc>
        <w:tc>
          <w:tcPr>
            <w:tcW w:w="9115" w:type="dxa"/>
          </w:tcPr>
          <w:p w:rsidR="00F93841" w:rsidRPr="00163138" w:rsidRDefault="00F93841" w:rsidP="0085557B">
            <w:pPr>
              <w:ind w:firstLine="72"/>
              <w:rPr>
                <w:b/>
                <w:bCs/>
              </w:rPr>
            </w:pPr>
            <w:r w:rsidRPr="00163138">
              <w:rPr>
                <w:b/>
                <w:bCs/>
              </w:rPr>
              <w:t>Репетиционно - постановочные работы</w:t>
            </w:r>
          </w:p>
        </w:tc>
        <w:tc>
          <w:tcPr>
            <w:tcW w:w="1882" w:type="dxa"/>
          </w:tcPr>
          <w:p w:rsidR="00F93841" w:rsidRPr="00163138" w:rsidRDefault="00F93841" w:rsidP="0085557B">
            <w:pPr>
              <w:ind w:firstLine="252"/>
              <w:jc w:val="center"/>
              <w:rPr>
                <w:b/>
                <w:bCs/>
              </w:rPr>
            </w:pPr>
            <w:r>
              <w:rPr>
                <w:b/>
                <w:bCs/>
              </w:rPr>
              <w:t>1</w:t>
            </w:r>
          </w:p>
        </w:tc>
        <w:tc>
          <w:tcPr>
            <w:tcW w:w="2126" w:type="dxa"/>
          </w:tcPr>
          <w:p w:rsidR="00F93841" w:rsidRPr="00163138" w:rsidRDefault="00F93841" w:rsidP="0085557B">
            <w:pPr>
              <w:pStyle w:val="BodyText"/>
              <w:ind w:firstLine="540"/>
              <w:jc w:val="center"/>
              <w:rPr>
                <w:b/>
                <w:bCs/>
              </w:rPr>
            </w:pPr>
            <w:r>
              <w:rPr>
                <w:b/>
                <w:bCs/>
              </w:rPr>
              <w:t>57</w:t>
            </w:r>
          </w:p>
        </w:tc>
        <w:tc>
          <w:tcPr>
            <w:tcW w:w="1316" w:type="dxa"/>
          </w:tcPr>
          <w:p w:rsidR="00F93841" w:rsidRPr="00163138" w:rsidRDefault="00F93841" w:rsidP="0085557B">
            <w:pPr>
              <w:pStyle w:val="BodyText"/>
              <w:ind w:firstLine="72"/>
              <w:jc w:val="center"/>
              <w:rPr>
                <w:b/>
                <w:bCs/>
              </w:rPr>
            </w:pPr>
            <w:r>
              <w:rPr>
                <w:b/>
                <w:bCs/>
              </w:rPr>
              <w:t>58</w:t>
            </w:r>
          </w:p>
        </w:tc>
      </w:tr>
      <w:tr w:rsidR="00F93841" w:rsidRPr="001F38E4">
        <w:trPr>
          <w:cantSplit/>
          <w:trHeight w:val="261"/>
          <w:jc w:val="center"/>
        </w:trPr>
        <w:tc>
          <w:tcPr>
            <w:tcW w:w="720" w:type="dxa"/>
          </w:tcPr>
          <w:p w:rsidR="00F93841" w:rsidRPr="001F38E4" w:rsidRDefault="00F93841" w:rsidP="0085557B">
            <w:pPr>
              <w:pStyle w:val="BodyText"/>
              <w:ind w:firstLine="72"/>
              <w:jc w:val="center"/>
            </w:pPr>
            <w:r>
              <w:t>5.1</w:t>
            </w:r>
          </w:p>
        </w:tc>
        <w:tc>
          <w:tcPr>
            <w:tcW w:w="9115" w:type="dxa"/>
          </w:tcPr>
          <w:p w:rsidR="00F93841" w:rsidRPr="00163138" w:rsidRDefault="00F93841" w:rsidP="0085557B">
            <w:pPr>
              <w:ind w:firstLine="72"/>
              <w:rPr>
                <w:b/>
                <w:bCs/>
              </w:rPr>
            </w:pPr>
            <w:r>
              <w:t>Основные этапы работы над театральным действием</w:t>
            </w:r>
          </w:p>
        </w:tc>
        <w:tc>
          <w:tcPr>
            <w:tcW w:w="1882" w:type="dxa"/>
          </w:tcPr>
          <w:p w:rsidR="00F93841" w:rsidRPr="0085557B" w:rsidRDefault="00F93841" w:rsidP="0085557B">
            <w:pPr>
              <w:ind w:firstLine="252"/>
              <w:jc w:val="center"/>
            </w:pPr>
            <w:r>
              <w:t>1</w:t>
            </w:r>
          </w:p>
        </w:tc>
        <w:tc>
          <w:tcPr>
            <w:tcW w:w="2126" w:type="dxa"/>
          </w:tcPr>
          <w:p w:rsidR="00F93841" w:rsidRPr="0085557B" w:rsidRDefault="00F93841" w:rsidP="0085557B">
            <w:pPr>
              <w:pStyle w:val="BodyText"/>
              <w:tabs>
                <w:tab w:val="left" w:pos="1059"/>
                <w:tab w:val="center" w:pos="1225"/>
              </w:tabs>
              <w:ind w:firstLine="540"/>
              <w:jc w:val="left"/>
            </w:pPr>
            <w:r>
              <w:t>57</w:t>
            </w:r>
          </w:p>
        </w:tc>
        <w:tc>
          <w:tcPr>
            <w:tcW w:w="1316" w:type="dxa"/>
          </w:tcPr>
          <w:p w:rsidR="00F93841" w:rsidRPr="00163138" w:rsidRDefault="00F93841" w:rsidP="0085557B">
            <w:pPr>
              <w:pStyle w:val="BodyText"/>
              <w:ind w:firstLine="72"/>
              <w:jc w:val="center"/>
              <w:rPr>
                <w:b/>
                <w:bCs/>
              </w:rPr>
            </w:pPr>
          </w:p>
        </w:tc>
      </w:tr>
      <w:tr w:rsidR="00F93841" w:rsidRPr="001F38E4">
        <w:trPr>
          <w:cantSplit/>
          <w:trHeight w:val="274"/>
          <w:jc w:val="center"/>
        </w:trPr>
        <w:tc>
          <w:tcPr>
            <w:tcW w:w="720" w:type="dxa"/>
          </w:tcPr>
          <w:p w:rsidR="00F93841" w:rsidRPr="001F38E4" w:rsidRDefault="00F93841" w:rsidP="0085557B">
            <w:pPr>
              <w:pStyle w:val="BodyText"/>
              <w:ind w:firstLine="72"/>
              <w:jc w:val="center"/>
            </w:pPr>
            <w:r w:rsidRPr="001F38E4">
              <w:t>6.</w:t>
            </w:r>
          </w:p>
        </w:tc>
        <w:tc>
          <w:tcPr>
            <w:tcW w:w="9115" w:type="dxa"/>
          </w:tcPr>
          <w:p w:rsidR="00F93841" w:rsidRPr="00163138" w:rsidRDefault="00F93841" w:rsidP="0085557B">
            <w:pPr>
              <w:ind w:firstLine="72"/>
              <w:rPr>
                <w:b/>
                <w:bCs/>
              </w:rPr>
            </w:pPr>
            <w:r w:rsidRPr="00163138">
              <w:rPr>
                <w:b/>
                <w:bCs/>
              </w:rPr>
              <w:t>Концертная деятельность</w:t>
            </w:r>
          </w:p>
        </w:tc>
        <w:tc>
          <w:tcPr>
            <w:tcW w:w="1882" w:type="dxa"/>
          </w:tcPr>
          <w:p w:rsidR="00F93841" w:rsidRPr="00163138" w:rsidRDefault="00F93841" w:rsidP="0085557B">
            <w:pPr>
              <w:pStyle w:val="BodyText"/>
              <w:ind w:firstLine="252"/>
              <w:jc w:val="center"/>
              <w:rPr>
                <w:b/>
                <w:bCs/>
              </w:rPr>
            </w:pPr>
            <w:r>
              <w:rPr>
                <w:b/>
                <w:bCs/>
              </w:rPr>
              <w:t>1</w:t>
            </w:r>
          </w:p>
        </w:tc>
        <w:tc>
          <w:tcPr>
            <w:tcW w:w="2126" w:type="dxa"/>
          </w:tcPr>
          <w:p w:rsidR="00F93841" w:rsidRPr="00163138" w:rsidRDefault="00F93841" w:rsidP="0085557B">
            <w:pPr>
              <w:ind w:firstLine="540"/>
              <w:jc w:val="center"/>
              <w:rPr>
                <w:b/>
                <w:bCs/>
              </w:rPr>
            </w:pPr>
            <w:r>
              <w:rPr>
                <w:b/>
                <w:bCs/>
              </w:rPr>
              <w:t>31</w:t>
            </w:r>
          </w:p>
        </w:tc>
        <w:tc>
          <w:tcPr>
            <w:tcW w:w="1316" w:type="dxa"/>
          </w:tcPr>
          <w:p w:rsidR="00F93841" w:rsidRPr="00163138" w:rsidRDefault="00F93841" w:rsidP="0085557B">
            <w:pPr>
              <w:pStyle w:val="BodyText"/>
              <w:ind w:firstLine="72"/>
              <w:jc w:val="center"/>
              <w:rPr>
                <w:b/>
                <w:bCs/>
              </w:rPr>
            </w:pPr>
            <w:r>
              <w:rPr>
                <w:b/>
                <w:bCs/>
              </w:rPr>
              <w:t>32</w:t>
            </w:r>
          </w:p>
        </w:tc>
      </w:tr>
      <w:tr w:rsidR="00F93841" w:rsidRPr="001F38E4">
        <w:trPr>
          <w:cantSplit/>
          <w:trHeight w:val="271"/>
          <w:jc w:val="center"/>
        </w:trPr>
        <w:tc>
          <w:tcPr>
            <w:tcW w:w="720" w:type="dxa"/>
          </w:tcPr>
          <w:p w:rsidR="00F93841" w:rsidRPr="001F38E4" w:rsidRDefault="00F93841" w:rsidP="0085557B">
            <w:pPr>
              <w:pStyle w:val="BodyText"/>
              <w:ind w:firstLine="72"/>
              <w:jc w:val="center"/>
            </w:pPr>
            <w:r w:rsidRPr="001F38E4">
              <w:t>7.</w:t>
            </w:r>
          </w:p>
        </w:tc>
        <w:tc>
          <w:tcPr>
            <w:tcW w:w="9115" w:type="dxa"/>
          </w:tcPr>
          <w:p w:rsidR="00F93841" w:rsidRPr="00163138" w:rsidRDefault="00F93841" w:rsidP="0085557B">
            <w:pPr>
              <w:ind w:firstLine="72"/>
              <w:rPr>
                <w:b/>
                <w:bCs/>
              </w:rPr>
            </w:pPr>
            <w:r w:rsidRPr="00163138">
              <w:rPr>
                <w:b/>
                <w:bCs/>
              </w:rPr>
              <w:t>Экскурсии</w:t>
            </w:r>
          </w:p>
        </w:tc>
        <w:tc>
          <w:tcPr>
            <w:tcW w:w="1882" w:type="dxa"/>
          </w:tcPr>
          <w:p w:rsidR="00F93841" w:rsidRPr="00163138" w:rsidRDefault="00F93841" w:rsidP="0085557B">
            <w:pPr>
              <w:pStyle w:val="BodyText"/>
              <w:ind w:firstLine="252"/>
              <w:jc w:val="left"/>
              <w:rPr>
                <w:b/>
                <w:bCs/>
              </w:rPr>
            </w:pPr>
          </w:p>
        </w:tc>
        <w:tc>
          <w:tcPr>
            <w:tcW w:w="2126" w:type="dxa"/>
          </w:tcPr>
          <w:p w:rsidR="00F93841" w:rsidRPr="00163138" w:rsidRDefault="00F93841" w:rsidP="0085557B">
            <w:pPr>
              <w:pStyle w:val="BodyText"/>
              <w:ind w:firstLine="540"/>
              <w:jc w:val="center"/>
              <w:rPr>
                <w:b/>
                <w:bCs/>
              </w:rPr>
            </w:pPr>
            <w:r>
              <w:rPr>
                <w:b/>
                <w:bCs/>
              </w:rPr>
              <w:t>8</w:t>
            </w:r>
          </w:p>
        </w:tc>
        <w:tc>
          <w:tcPr>
            <w:tcW w:w="1316" w:type="dxa"/>
          </w:tcPr>
          <w:p w:rsidR="00F93841" w:rsidRPr="00163138" w:rsidRDefault="00F93841" w:rsidP="0085557B">
            <w:pPr>
              <w:pStyle w:val="BodyText"/>
              <w:ind w:firstLine="72"/>
              <w:jc w:val="center"/>
              <w:rPr>
                <w:b/>
                <w:bCs/>
              </w:rPr>
            </w:pPr>
            <w:r>
              <w:rPr>
                <w:b/>
                <w:bCs/>
              </w:rPr>
              <w:t>8</w:t>
            </w:r>
          </w:p>
        </w:tc>
      </w:tr>
      <w:tr w:rsidR="00F93841" w:rsidRPr="001F38E4">
        <w:trPr>
          <w:cantSplit/>
          <w:trHeight w:val="200"/>
          <w:jc w:val="center"/>
        </w:trPr>
        <w:tc>
          <w:tcPr>
            <w:tcW w:w="720" w:type="dxa"/>
          </w:tcPr>
          <w:p w:rsidR="00F93841" w:rsidRPr="001F38E4" w:rsidRDefault="00F93841" w:rsidP="0085557B">
            <w:pPr>
              <w:pStyle w:val="BodyText"/>
              <w:ind w:firstLine="72"/>
              <w:jc w:val="center"/>
            </w:pPr>
            <w:r w:rsidRPr="001F38E4">
              <w:t>8.</w:t>
            </w:r>
          </w:p>
        </w:tc>
        <w:tc>
          <w:tcPr>
            <w:tcW w:w="9115" w:type="dxa"/>
          </w:tcPr>
          <w:p w:rsidR="00F93841" w:rsidRPr="00163138" w:rsidRDefault="00F93841" w:rsidP="0085557B">
            <w:pPr>
              <w:ind w:firstLine="72"/>
              <w:rPr>
                <w:b/>
                <w:bCs/>
              </w:rPr>
            </w:pPr>
            <w:r w:rsidRPr="00163138">
              <w:rPr>
                <w:b/>
                <w:bCs/>
              </w:rPr>
              <w:t>Итоговое занятие</w:t>
            </w:r>
          </w:p>
        </w:tc>
        <w:tc>
          <w:tcPr>
            <w:tcW w:w="1882" w:type="dxa"/>
          </w:tcPr>
          <w:p w:rsidR="00F93841" w:rsidRPr="00163138" w:rsidRDefault="00F93841" w:rsidP="0085557B">
            <w:pPr>
              <w:pStyle w:val="BodyText"/>
              <w:ind w:firstLine="252"/>
              <w:jc w:val="center"/>
              <w:rPr>
                <w:b/>
                <w:bCs/>
              </w:rPr>
            </w:pPr>
            <w:r>
              <w:rPr>
                <w:b/>
                <w:bCs/>
              </w:rPr>
              <w:t>2</w:t>
            </w:r>
          </w:p>
        </w:tc>
        <w:tc>
          <w:tcPr>
            <w:tcW w:w="2126" w:type="dxa"/>
          </w:tcPr>
          <w:p w:rsidR="00F93841" w:rsidRPr="00163138" w:rsidRDefault="00F93841" w:rsidP="0085557B">
            <w:pPr>
              <w:pStyle w:val="BodyText"/>
              <w:ind w:firstLine="540"/>
              <w:jc w:val="center"/>
              <w:rPr>
                <w:b/>
                <w:bCs/>
              </w:rPr>
            </w:pPr>
          </w:p>
        </w:tc>
        <w:tc>
          <w:tcPr>
            <w:tcW w:w="1316" w:type="dxa"/>
          </w:tcPr>
          <w:p w:rsidR="00F93841" w:rsidRPr="00163138" w:rsidRDefault="00F93841" w:rsidP="0085557B">
            <w:pPr>
              <w:pStyle w:val="BodyText"/>
              <w:ind w:firstLine="72"/>
              <w:jc w:val="center"/>
              <w:rPr>
                <w:b/>
                <w:bCs/>
              </w:rPr>
            </w:pPr>
            <w:r>
              <w:rPr>
                <w:b/>
                <w:bCs/>
              </w:rPr>
              <w:t>2</w:t>
            </w:r>
          </w:p>
        </w:tc>
      </w:tr>
      <w:tr w:rsidR="00F93841" w:rsidRPr="001F38E4">
        <w:trPr>
          <w:cantSplit/>
          <w:trHeight w:val="360"/>
          <w:jc w:val="center"/>
        </w:trPr>
        <w:tc>
          <w:tcPr>
            <w:tcW w:w="9835" w:type="dxa"/>
            <w:gridSpan w:val="2"/>
          </w:tcPr>
          <w:p w:rsidR="00F93841" w:rsidRPr="0085557B" w:rsidRDefault="00F93841" w:rsidP="0085557B">
            <w:pPr>
              <w:pStyle w:val="BodyText"/>
              <w:ind w:firstLine="72"/>
              <w:jc w:val="left"/>
              <w:rPr>
                <w:b/>
                <w:bCs/>
              </w:rPr>
            </w:pPr>
            <w:r w:rsidRPr="0085557B">
              <w:rPr>
                <w:b/>
                <w:bCs/>
              </w:rPr>
              <w:t>ИТОГО:</w:t>
            </w:r>
          </w:p>
        </w:tc>
        <w:tc>
          <w:tcPr>
            <w:tcW w:w="1882" w:type="dxa"/>
          </w:tcPr>
          <w:p w:rsidR="00F93841" w:rsidRPr="0085557B" w:rsidRDefault="00F93841" w:rsidP="0085557B">
            <w:pPr>
              <w:pStyle w:val="BodyText"/>
              <w:ind w:firstLine="252"/>
              <w:jc w:val="center"/>
              <w:rPr>
                <w:b/>
                <w:bCs/>
              </w:rPr>
            </w:pPr>
            <w:r>
              <w:rPr>
                <w:b/>
                <w:bCs/>
              </w:rPr>
              <w:t>13</w:t>
            </w:r>
          </w:p>
        </w:tc>
        <w:tc>
          <w:tcPr>
            <w:tcW w:w="2126" w:type="dxa"/>
          </w:tcPr>
          <w:p w:rsidR="00F93841" w:rsidRPr="0085557B" w:rsidRDefault="00F93841" w:rsidP="0085557B">
            <w:pPr>
              <w:pStyle w:val="BodyText"/>
              <w:ind w:firstLine="540"/>
              <w:jc w:val="center"/>
              <w:rPr>
                <w:b/>
                <w:bCs/>
              </w:rPr>
            </w:pPr>
            <w:r>
              <w:rPr>
                <w:b/>
                <w:bCs/>
              </w:rPr>
              <w:t>203</w:t>
            </w:r>
          </w:p>
        </w:tc>
        <w:tc>
          <w:tcPr>
            <w:tcW w:w="1316" w:type="dxa"/>
          </w:tcPr>
          <w:p w:rsidR="00F93841" w:rsidRPr="0085557B" w:rsidRDefault="00F93841" w:rsidP="0085557B">
            <w:pPr>
              <w:pStyle w:val="BodyText"/>
              <w:ind w:firstLine="72"/>
              <w:jc w:val="center"/>
              <w:rPr>
                <w:b/>
                <w:bCs/>
              </w:rPr>
            </w:pPr>
            <w:r w:rsidRPr="0085557B">
              <w:rPr>
                <w:b/>
                <w:bCs/>
              </w:rPr>
              <w:t>216</w:t>
            </w:r>
          </w:p>
        </w:tc>
      </w:tr>
    </w:tbl>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pPr>
    </w:p>
    <w:p w:rsidR="00F93841" w:rsidRDefault="00F93841" w:rsidP="002F35F9">
      <w:pPr>
        <w:pStyle w:val="BodyText"/>
        <w:ind w:firstLine="540"/>
        <w:jc w:val="center"/>
        <w:rPr>
          <w:b/>
          <w:bCs/>
        </w:rPr>
      </w:pPr>
      <w:r>
        <w:rPr>
          <w:b/>
          <w:bCs/>
        </w:rPr>
        <w:t>ПРОГРАММНОЕ СОДЕРЖАНИЕ</w:t>
      </w:r>
    </w:p>
    <w:p w:rsidR="00F93841" w:rsidRPr="0033420D" w:rsidRDefault="00F93841" w:rsidP="002F35F9">
      <w:pPr>
        <w:pStyle w:val="BodyText"/>
        <w:ind w:firstLine="540"/>
        <w:jc w:val="center"/>
        <w:rPr>
          <w:b/>
          <w:bCs/>
        </w:rPr>
      </w:pPr>
      <w:r w:rsidRPr="0033420D">
        <w:rPr>
          <w:b/>
          <w:bCs/>
        </w:rPr>
        <w:t xml:space="preserve">Темы теоретических и практических занятий по программе </w:t>
      </w:r>
    </w:p>
    <w:p w:rsidR="00F93841" w:rsidRDefault="00F93841" w:rsidP="002F35F9">
      <w:pPr>
        <w:pStyle w:val="BodyText"/>
        <w:ind w:firstLine="540"/>
        <w:jc w:val="center"/>
      </w:pPr>
    </w:p>
    <w:p w:rsidR="00F93841" w:rsidRPr="0033420D" w:rsidRDefault="00F93841" w:rsidP="002F35F9">
      <w:pPr>
        <w:pStyle w:val="BodyText"/>
        <w:ind w:firstLine="540"/>
        <w:jc w:val="center"/>
        <w:rPr>
          <w:b/>
          <w:bCs/>
          <w:u w:val="single"/>
        </w:rPr>
      </w:pPr>
      <w:r w:rsidRPr="0033420D">
        <w:rPr>
          <w:b/>
          <w:bCs/>
          <w:u w:val="single"/>
        </w:rPr>
        <w:t xml:space="preserve">Первый год обучения </w:t>
      </w:r>
    </w:p>
    <w:p w:rsidR="00F93841" w:rsidRPr="003C2C8E" w:rsidRDefault="00F93841" w:rsidP="002F35F9">
      <w:pPr>
        <w:pStyle w:val="BodyText"/>
        <w:ind w:firstLine="540"/>
        <w:jc w:val="center"/>
        <w:rPr>
          <w:u w:val="single"/>
        </w:rPr>
      </w:pPr>
    </w:p>
    <w:p w:rsidR="00F93841" w:rsidRPr="003C2C8E" w:rsidRDefault="00F93841" w:rsidP="002F35F9">
      <w:pPr>
        <w:pStyle w:val="BodyText"/>
        <w:ind w:firstLine="540"/>
        <w:jc w:val="center"/>
        <w:rPr>
          <w:b/>
          <w:bCs/>
        </w:rPr>
      </w:pPr>
      <w:r w:rsidRPr="003C2C8E">
        <w:rPr>
          <w:b/>
          <w:bCs/>
        </w:rPr>
        <w:t>Тема 1. Вводное занятие</w:t>
      </w:r>
    </w:p>
    <w:p w:rsidR="00F93841" w:rsidRDefault="00F93841" w:rsidP="003C2C8E">
      <w:pPr>
        <w:pStyle w:val="BodyText"/>
        <w:ind w:firstLine="540"/>
      </w:pPr>
      <w: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p w:rsidR="00F93841" w:rsidRDefault="00F93841" w:rsidP="003C2C8E">
      <w:pPr>
        <w:pStyle w:val="BodyText"/>
        <w:ind w:firstLine="540"/>
      </w:pPr>
    </w:p>
    <w:p w:rsidR="00F93841" w:rsidRDefault="00F93841" w:rsidP="003C2C8E">
      <w:pPr>
        <w:jc w:val="center"/>
        <w:rPr>
          <w:b/>
          <w:bCs/>
        </w:rPr>
      </w:pPr>
      <w:r>
        <w:rPr>
          <w:b/>
          <w:bCs/>
        </w:rPr>
        <w:t>Тема 2. Основы сценической речи</w:t>
      </w:r>
    </w:p>
    <w:p w:rsidR="00F93841" w:rsidRPr="00270AAA" w:rsidRDefault="00F93841" w:rsidP="003C2C8E">
      <w:pPr>
        <w:jc w:val="center"/>
        <w:rPr>
          <w:b/>
          <w:bCs/>
        </w:rPr>
      </w:pPr>
    </w:p>
    <w:p w:rsidR="00F93841" w:rsidRPr="00270AAA" w:rsidRDefault="00F93841" w:rsidP="003C2C8E">
      <w:pPr>
        <w:jc w:val="both"/>
        <w:rPr>
          <w:b/>
          <w:bCs/>
        </w:rPr>
      </w:pPr>
      <w:r w:rsidRPr="00270AAA">
        <w:rPr>
          <w:b/>
          <w:bCs/>
        </w:rPr>
        <w:t>2.1. Предмет «Сценическая речь».</w:t>
      </w:r>
    </w:p>
    <w:p w:rsidR="00F93841" w:rsidRDefault="00F93841" w:rsidP="003C2C8E">
      <w:pPr>
        <w:jc w:val="both"/>
      </w:pPr>
      <w:r>
        <w:t xml:space="preserve"> Задачи предмета «сценическая речь». Художественное слово в системе работы над сценической речью.</w:t>
      </w:r>
    </w:p>
    <w:p w:rsidR="00F93841" w:rsidRPr="00270AAA" w:rsidRDefault="00F93841" w:rsidP="003C2C8E">
      <w:pPr>
        <w:jc w:val="both"/>
        <w:rPr>
          <w:b/>
          <w:bCs/>
        </w:rPr>
      </w:pPr>
      <w:r w:rsidRPr="00270AAA">
        <w:rPr>
          <w:b/>
          <w:bCs/>
        </w:rPr>
        <w:t xml:space="preserve">2.2. Культура речи. </w:t>
      </w:r>
    </w:p>
    <w:p w:rsidR="00F93841" w:rsidRDefault="00F93841" w:rsidP="003C2C8E">
      <w:pPr>
        <w:jc w:val="both"/>
      </w:pPr>
      <w:r>
        <w:t>Беседа о вежливости. Практическое занятие: урок-практикум по изучаемой теме (комплекс игр, упражнений).</w:t>
      </w:r>
    </w:p>
    <w:p w:rsidR="00F93841" w:rsidRPr="00270AAA" w:rsidRDefault="00F93841" w:rsidP="003C2C8E">
      <w:pPr>
        <w:jc w:val="both"/>
        <w:rPr>
          <w:b/>
          <w:bCs/>
        </w:rPr>
      </w:pPr>
      <w:r w:rsidRPr="00270AAA">
        <w:rPr>
          <w:b/>
          <w:bCs/>
        </w:rPr>
        <w:t xml:space="preserve">2.3. Дыхание и голос. </w:t>
      </w:r>
    </w:p>
    <w:p w:rsidR="00F93841" w:rsidRDefault="00F93841" w:rsidP="003C2C8E">
      <w:pPr>
        <w:jc w:val="both"/>
      </w:pPr>
      <w:r>
        <w:t>2.3.1. Понятие «дыхание». Краткие сведения об анатомии и физиологии речевого аппарата. Особенности физиологического и речевого (фонационного) дыхания.</w:t>
      </w:r>
    </w:p>
    <w:p w:rsidR="00F93841" w:rsidRDefault="00F93841" w:rsidP="003C2C8E">
      <w:pPr>
        <w:jc w:val="both"/>
      </w:pPr>
      <w:r>
        <w:t>Практические занятия – дыхательная гимнастика:</w:t>
      </w:r>
    </w:p>
    <w:p w:rsidR="00F93841" w:rsidRDefault="00F93841" w:rsidP="003C2C8E">
      <w:pPr>
        <w:jc w:val="both"/>
      </w:pPr>
      <w:r>
        <w:t>1) Комплекс упражнений на расслабление и регуляцию дыхания («Ветерок», «Одуванчик», «Чистый носик» и т.д.).</w:t>
      </w:r>
    </w:p>
    <w:p w:rsidR="00F93841" w:rsidRDefault="00F93841" w:rsidP="003C2C8E">
      <w:pPr>
        <w:jc w:val="both"/>
      </w:pPr>
      <w:r>
        <w:t xml:space="preserve"> 2) Комплекс упражнений и игр на развитие физиологического дыхания («Приятный запах», «Цветы» и т.д.). </w:t>
      </w:r>
    </w:p>
    <w:p w:rsidR="00F93841" w:rsidRDefault="00F93841" w:rsidP="003C2C8E">
      <w:pPr>
        <w:jc w:val="both"/>
      </w:pPr>
      <w:r>
        <w:t>3) Комплекс дыхательных упражнений лежа с движениями туловища и конечностей («Рыбки», «Осьминог» и т.д.).</w:t>
      </w:r>
    </w:p>
    <w:p w:rsidR="00F93841" w:rsidRDefault="00F93841" w:rsidP="003C2C8E">
      <w:pPr>
        <w:jc w:val="both"/>
      </w:pPr>
      <w:r>
        <w:t xml:space="preserve"> 4) Комплекс упражнений с поддуванием легких предметов («Сдувание бумаги», «Поддувание ватных шариков», «Поддувание бумажных самолетиков» и т.д.).</w:t>
      </w:r>
    </w:p>
    <w:p w:rsidR="00F93841" w:rsidRDefault="00F93841" w:rsidP="003C2C8E">
      <w:pPr>
        <w:jc w:val="both"/>
      </w:pPr>
      <w:r>
        <w:t xml:space="preserve"> 5) Комплекс упражнений с надуванием резиновых игрушек.</w:t>
      </w:r>
    </w:p>
    <w:p w:rsidR="00F93841" w:rsidRDefault="00F93841" w:rsidP="003C2C8E">
      <w:pPr>
        <w:jc w:val="both"/>
      </w:pPr>
      <w:r>
        <w:t xml:space="preserve"> 6) Комплекс упражнений, развивающих активность фонационного дыхания («Пылесосы», «Йоги», «В лесу», «Насосы», «Пильщики», «Вежливый поклон» и т.д.).</w:t>
      </w:r>
    </w:p>
    <w:p w:rsidR="00F93841" w:rsidRDefault="00F93841" w:rsidP="003C2C8E">
      <w:pPr>
        <w:jc w:val="both"/>
      </w:pPr>
      <w:r>
        <w:t>2.3.2. Понятие «голос». Голос как важнейший аппарат актера. Певческая и речевая постановка голоса. Неразрывная связь голоса и дыхания. Практические занятия – голосовая разминка:</w:t>
      </w:r>
    </w:p>
    <w:p w:rsidR="00F93841" w:rsidRDefault="00F93841" w:rsidP="003C2C8E">
      <w:pPr>
        <w:jc w:val="both"/>
      </w:pPr>
      <w:r>
        <w:t xml:space="preserve">1) Комплекс упражнений на освобождение мышц голосового и речевого аппарата («В лесу», «Не разбуди медведя» и т.д.). </w:t>
      </w:r>
    </w:p>
    <w:p w:rsidR="00F93841" w:rsidRDefault="00F93841" w:rsidP="003C2C8E">
      <w:pPr>
        <w:jc w:val="both"/>
      </w:pPr>
      <w:r>
        <w:t xml:space="preserve">2) Комплекс упражнений на модуляцию голоса («Кто так кричит?», «Кто ушел?», «Магазин», «Стоп», «Баюшки-баю» и т.д.). </w:t>
      </w:r>
    </w:p>
    <w:p w:rsidR="00F93841" w:rsidRDefault="00F93841" w:rsidP="003C2C8E">
      <w:pPr>
        <w:jc w:val="both"/>
      </w:pPr>
      <w:r>
        <w:t xml:space="preserve">3) Комплекс упражнений на звукоподражание («Сигналы машин», «Голоса животных» и т.д.). </w:t>
      </w:r>
    </w:p>
    <w:p w:rsidR="00F93841" w:rsidRDefault="00F93841" w:rsidP="003C2C8E">
      <w:pPr>
        <w:jc w:val="both"/>
      </w:pPr>
      <w:r>
        <w:t xml:space="preserve">4) Комплекс упражнений на изменение силы голоса в зависимости от ударения («Ба-ра-бан» и т.д.). </w:t>
      </w:r>
    </w:p>
    <w:p w:rsidR="00F93841" w:rsidRDefault="00F93841" w:rsidP="003C2C8E">
      <w:pPr>
        <w:jc w:val="both"/>
      </w:pPr>
      <w:r>
        <w:t>5) Комплекс упражнений на плавный переход из грудного регистра в средний и обратно («Эхо», «Шмели» и т.д.).</w:t>
      </w:r>
    </w:p>
    <w:p w:rsidR="00F93841" w:rsidRDefault="00F93841" w:rsidP="003C2C8E">
      <w:pPr>
        <w:jc w:val="both"/>
        <w:rPr>
          <w:b/>
          <w:bCs/>
        </w:rPr>
      </w:pPr>
    </w:p>
    <w:p w:rsidR="00F93841" w:rsidRDefault="00F93841" w:rsidP="003C2C8E">
      <w:pPr>
        <w:jc w:val="both"/>
        <w:rPr>
          <w:b/>
          <w:bCs/>
        </w:rPr>
      </w:pPr>
    </w:p>
    <w:p w:rsidR="00F93841" w:rsidRDefault="00F93841" w:rsidP="003C2C8E">
      <w:pPr>
        <w:jc w:val="both"/>
      </w:pPr>
      <w:r w:rsidRPr="00270AAA">
        <w:rPr>
          <w:b/>
          <w:bCs/>
        </w:rPr>
        <w:t>2.4. Дикция</w:t>
      </w:r>
      <w:r>
        <w:t xml:space="preserve"> .</w:t>
      </w:r>
    </w:p>
    <w:p w:rsidR="00F93841" w:rsidRDefault="00F93841" w:rsidP="003C2C8E">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F93841" w:rsidRDefault="00F93841" w:rsidP="003C2C8E">
      <w:pPr>
        <w:jc w:val="both"/>
      </w:pPr>
      <w:r>
        <w:t>Практические занятия:</w:t>
      </w:r>
    </w:p>
    <w:p w:rsidR="00F93841" w:rsidRDefault="00F93841" w:rsidP="003C2C8E">
      <w:pPr>
        <w:jc w:val="both"/>
      </w:pPr>
      <w:r>
        <w:t xml:space="preserve">1. Комплекс упражнений на укрепление мышц рта и языка. Подготовка к работе над звуками речи («Как фыркает ежик?», «Качаем куклу?», «Сомик» и т.д.). </w:t>
      </w:r>
    </w:p>
    <w:p w:rsidR="00F93841" w:rsidRDefault="00F93841" w:rsidP="003C2C8E">
      <w:pPr>
        <w:jc w:val="both"/>
      </w:pPr>
      <w:r>
        <w:t xml:space="preserve">2. Артикуляционная гимнастика: </w:t>
      </w:r>
    </w:p>
    <w:p w:rsidR="00F93841" w:rsidRDefault="00F93841" w:rsidP="003C2C8E">
      <w:pPr>
        <w:jc w:val="both"/>
      </w:pPr>
      <w:r>
        <w:t xml:space="preserve">1) Комплекс игр, способствующих развитию правильного и четкого произношения звуков («Чудесный мешочек», «Угадай, кто в домике живет?», «Эхо», «Кто позвал?» и т.д.). </w:t>
      </w:r>
    </w:p>
    <w:p w:rsidR="00F93841" w:rsidRDefault="00F93841" w:rsidP="003C2C8E">
      <w:pPr>
        <w:jc w:val="both"/>
      </w:pPr>
      <w:r>
        <w:t>2)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p w:rsidR="00F93841" w:rsidRDefault="00F93841" w:rsidP="003C2C8E">
      <w:pPr>
        <w:jc w:val="center"/>
      </w:pPr>
    </w:p>
    <w:p w:rsidR="00F93841" w:rsidRDefault="00F93841" w:rsidP="003C2C8E">
      <w:pPr>
        <w:jc w:val="center"/>
        <w:rPr>
          <w:b/>
          <w:bCs/>
        </w:rPr>
      </w:pPr>
      <w:r w:rsidRPr="003C2C8E">
        <w:rPr>
          <w:b/>
          <w:bCs/>
        </w:rPr>
        <w:t>Тема 3. Актерское мастерство и основы сценической грамоты</w:t>
      </w:r>
    </w:p>
    <w:p w:rsidR="00F93841" w:rsidRPr="00270AAA" w:rsidRDefault="00F93841" w:rsidP="003C2C8E">
      <w:pPr>
        <w:jc w:val="center"/>
        <w:rPr>
          <w:b/>
          <w:bCs/>
        </w:rPr>
      </w:pPr>
    </w:p>
    <w:p w:rsidR="00F93841" w:rsidRPr="00270AAA" w:rsidRDefault="00F93841" w:rsidP="003C2C8E">
      <w:pPr>
        <w:jc w:val="both"/>
        <w:rPr>
          <w:b/>
          <w:bCs/>
        </w:rPr>
      </w:pPr>
      <w:r w:rsidRPr="00270AAA">
        <w:rPr>
          <w:b/>
          <w:bCs/>
        </w:rPr>
        <w:t>3.1. Вводное занятие .</w:t>
      </w:r>
    </w:p>
    <w:p w:rsidR="00F93841" w:rsidRDefault="00F93841" w:rsidP="003C2C8E">
      <w:pPr>
        <w:jc w:val="both"/>
      </w:pPr>
      <w:r>
        <w:t xml:space="preserve">Беседа о предмете занятий, его целях и задачах. </w:t>
      </w:r>
    </w:p>
    <w:p w:rsidR="00F93841" w:rsidRPr="00270AAA" w:rsidRDefault="00F93841" w:rsidP="003C2C8E">
      <w:pPr>
        <w:jc w:val="both"/>
        <w:rPr>
          <w:b/>
          <w:bCs/>
        </w:rPr>
      </w:pPr>
      <w:r w:rsidRPr="00270AAA">
        <w:rPr>
          <w:b/>
          <w:bCs/>
        </w:rPr>
        <w:t>3.2. Практическое знакомство со сценическим действием в упражнениях, играх, этюдах.</w:t>
      </w:r>
    </w:p>
    <w:p w:rsidR="00F93841" w:rsidRDefault="00F93841" w:rsidP="003C2C8E">
      <w:pPr>
        <w:jc w:val="both"/>
      </w:pPr>
      <w:r>
        <w:t xml:space="preserve"> 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p w:rsidR="00F93841" w:rsidRDefault="00F93841" w:rsidP="003C2C8E">
      <w:pPr>
        <w:jc w:val="both"/>
      </w:pPr>
      <w:r>
        <w:t xml:space="preserve"> 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p w:rsidR="00F93841" w:rsidRDefault="00F93841" w:rsidP="003C2C8E">
      <w:pPr>
        <w:jc w:val="both"/>
      </w:pPr>
      <w:r>
        <w:t xml:space="preserve">3. Комплекс упражнений на практическое знакомство с действием в условиях вымысла: </w:t>
      </w:r>
    </w:p>
    <w:p w:rsidR="00F93841" w:rsidRDefault="00F93841" w:rsidP="003C2C8E">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p w:rsidR="00F93841" w:rsidRDefault="00F93841" w:rsidP="003C2C8E">
      <w:pPr>
        <w:jc w:val="both"/>
      </w:pPr>
      <w:r>
        <w:t>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w:t>
      </w:r>
    </w:p>
    <w:p w:rsidR="00F93841" w:rsidRDefault="00F93841" w:rsidP="003C2C8E">
      <w:pPr>
        <w:jc w:val="both"/>
      </w:pPr>
      <w:r>
        <w:t xml:space="preserve"> 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p w:rsidR="00F93841" w:rsidRDefault="00F93841" w:rsidP="003C2C8E">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p w:rsidR="00F93841" w:rsidRDefault="00F93841" w:rsidP="003C2C8E">
      <w:pPr>
        <w:jc w:val="both"/>
      </w:pPr>
      <w:r>
        <w:t>4. Практическое знакомство с элементами общения и взаимодействия:</w:t>
      </w:r>
    </w:p>
    <w:p w:rsidR="00F93841" w:rsidRDefault="00F93841" w:rsidP="003C2C8E">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w:t>
      </w:r>
    </w:p>
    <w:p w:rsidR="00F93841" w:rsidRDefault="00F93841" w:rsidP="003C2C8E">
      <w:pPr>
        <w:jc w:val="both"/>
      </w:pPr>
      <w:r>
        <w:t xml:space="preserve"> 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w:t>
      </w:r>
    </w:p>
    <w:p w:rsidR="00F93841" w:rsidRDefault="00F93841" w:rsidP="003C2C8E">
      <w:pPr>
        <w:jc w:val="both"/>
      </w:pPr>
      <w:r>
        <w:t xml:space="preserve"> 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p w:rsidR="00F93841" w:rsidRPr="003C2C8E" w:rsidRDefault="00F93841" w:rsidP="003C2C8E">
      <w:pPr>
        <w:jc w:val="both"/>
        <w:rPr>
          <w:b/>
          <w:bCs/>
        </w:rPr>
      </w:pPr>
    </w:p>
    <w:p w:rsidR="00F93841" w:rsidRDefault="00F93841" w:rsidP="003C2C8E">
      <w:pPr>
        <w:jc w:val="center"/>
        <w:rPr>
          <w:b/>
          <w:bCs/>
        </w:rPr>
      </w:pPr>
      <w:r w:rsidRPr="003C2C8E">
        <w:rPr>
          <w:b/>
          <w:bCs/>
        </w:rPr>
        <w:t>Тема 4. Ритмопластика</w:t>
      </w:r>
    </w:p>
    <w:p w:rsidR="00F93841" w:rsidRDefault="00F93841" w:rsidP="003C2C8E">
      <w:pPr>
        <w:jc w:val="center"/>
        <w:rPr>
          <w:b/>
          <w:bCs/>
        </w:rPr>
      </w:pPr>
    </w:p>
    <w:p w:rsidR="00F93841" w:rsidRPr="00270AAA" w:rsidRDefault="00F93841" w:rsidP="003C2C8E">
      <w:pPr>
        <w:jc w:val="both"/>
        <w:rPr>
          <w:b/>
          <w:bCs/>
        </w:rPr>
      </w:pPr>
      <w:r w:rsidRPr="00270AAA">
        <w:rPr>
          <w:b/>
          <w:bCs/>
        </w:rPr>
        <w:t xml:space="preserve">4.1. Предмет «Ритмопластика». </w:t>
      </w:r>
    </w:p>
    <w:p w:rsidR="00F93841" w:rsidRDefault="00F93841" w:rsidP="003C2C8E">
      <w:pPr>
        <w:jc w:val="both"/>
      </w:pPr>
      <w:r>
        <w:t>Беседа с детьми о целях и задачах занятий по ритмопластике, о правилах поведения на уроке, о форме одежды для занятий.</w:t>
      </w:r>
    </w:p>
    <w:p w:rsidR="00F93841" w:rsidRPr="00270AAA" w:rsidRDefault="00F93841" w:rsidP="003C2C8E">
      <w:pPr>
        <w:jc w:val="both"/>
        <w:rPr>
          <w:b/>
          <w:bCs/>
        </w:rPr>
      </w:pPr>
      <w:r w:rsidRPr="00270AAA">
        <w:rPr>
          <w:b/>
          <w:bCs/>
        </w:rPr>
        <w:t xml:space="preserve"> 4.2. Ритмика. </w:t>
      </w:r>
    </w:p>
    <w:p w:rsidR="00F93841" w:rsidRDefault="00F93841" w:rsidP="003C2C8E">
      <w:pPr>
        <w:jc w:val="both"/>
      </w:pPr>
      <w:r>
        <w:t xml:space="preserve">Понятие «ритмика». Её значение в воспитании актерской личности. Ритм и темп движения как выразительные средства в искусстве. Практические занятия: </w:t>
      </w:r>
    </w:p>
    <w:p w:rsidR="00F93841" w:rsidRDefault="00F93841" w:rsidP="003C2C8E">
      <w:pPr>
        <w:jc w:val="both"/>
      </w:pPr>
      <w:r>
        <w:t xml:space="preserve">1. Комплекс упражнений, развивающих чувство ритма: </w:t>
      </w:r>
    </w:p>
    <w:p w:rsidR="00F93841" w:rsidRDefault="00F93841" w:rsidP="003C2C8E">
      <w:pPr>
        <w:jc w:val="both"/>
      </w:pPr>
      <w:r>
        <w:t>1) отстукивание, прохлопывание заданного ритма</w:t>
      </w:r>
    </w:p>
    <w:p w:rsidR="00F93841" w:rsidRDefault="00F93841" w:rsidP="003C2C8E">
      <w:pPr>
        <w:jc w:val="both"/>
      </w:pPr>
      <w:r>
        <w:t xml:space="preserve"> 2) ходьба с хлопками в различном ритме (с переходом на бег)</w:t>
      </w:r>
    </w:p>
    <w:p w:rsidR="00F93841" w:rsidRDefault="00F93841" w:rsidP="003C2C8E">
      <w:pPr>
        <w:jc w:val="both"/>
      </w:pPr>
      <w:r>
        <w:t>3) ходьба под музыку (с ускорением, замедлением)</w:t>
      </w:r>
    </w:p>
    <w:p w:rsidR="00F93841" w:rsidRDefault="00F93841" w:rsidP="003C2C8E">
      <w:pPr>
        <w:jc w:val="both"/>
      </w:pPr>
      <w:r>
        <w:t xml:space="preserve"> 4) построение и переход в колонну, шеренгу, круг </w:t>
      </w:r>
    </w:p>
    <w:p w:rsidR="00F93841" w:rsidRDefault="00F93841" w:rsidP="003C2C8E">
      <w:pPr>
        <w:jc w:val="both"/>
      </w:pPr>
      <w:r>
        <w:t xml:space="preserve">5) прыжки под музыку под скакалку </w:t>
      </w:r>
    </w:p>
    <w:p w:rsidR="00F93841" w:rsidRDefault="00F93841" w:rsidP="003C2C8E">
      <w:pPr>
        <w:jc w:val="both"/>
      </w:pPr>
      <w:r>
        <w:t xml:space="preserve">6) бросание, подбрасывание, ловля мяча или обруча. </w:t>
      </w:r>
    </w:p>
    <w:p w:rsidR="00F93841" w:rsidRDefault="00F93841" w:rsidP="003C2C8E">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F93841" w:rsidRDefault="00F93841" w:rsidP="003C2C8E">
      <w:pPr>
        <w:jc w:val="both"/>
      </w:pPr>
      <w:r>
        <w:t>3. Комплекс упражнений и игр, развивающих быстроту и точность реакции («Гонка мячей», «Кошки - мышки», «Совушка», «Пустое место» и т.д.).</w:t>
      </w:r>
    </w:p>
    <w:p w:rsidR="00F93841" w:rsidRPr="00270AAA" w:rsidRDefault="00F93841" w:rsidP="003C2C8E">
      <w:pPr>
        <w:jc w:val="both"/>
        <w:rPr>
          <w:b/>
          <w:bCs/>
        </w:rPr>
      </w:pPr>
      <w:r w:rsidRPr="00270AAA">
        <w:rPr>
          <w:b/>
          <w:bCs/>
        </w:rPr>
        <w:t>4.3. Пластика .</w:t>
      </w:r>
    </w:p>
    <w:p w:rsidR="00F93841" w:rsidRDefault="00F93841" w:rsidP="003C2C8E">
      <w:pPr>
        <w:jc w:val="both"/>
      </w:pPr>
      <w:r>
        <w:t xml:space="preserve"> Понятие «пластика». Пластика как выразительное средство в театральном искусстве. Воспитание пластичности. </w:t>
      </w:r>
    </w:p>
    <w:p w:rsidR="00F93841" w:rsidRDefault="00F93841" w:rsidP="003C2C8E">
      <w:pPr>
        <w:jc w:val="both"/>
      </w:pPr>
      <w:r>
        <w:t xml:space="preserve">Практические упражнения: </w:t>
      </w:r>
    </w:p>
    <w:p w:rsidR="00F93841" w:rsidRDefault="00F93841" w:rsidP="003C2C8E">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F93841" w:rsidRDefault="00F93841" w:rsidP="003C2C8E">
      <w:pPr>
        <w:jc w:val="both"/>
      </w:pPr>
      <w:r>
        <w:t xml:space="preserve">2. Комплекс упражнений на ориентировку в пространстве с элементами пластики («Ветер», «Ветряная мельница», «Змея» и т.д.). </w:t>
      </w:r>
    </w:p>
    <w:p w:rsidR="00F93841" w:rsidRDefault="00F93841" w:rsidP="003C2C8E">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F93841" w:rsidRDefault="00F93841" w:rsidP="003C2C8E">
      <w:pPr>
        <w:jc w:val="both"/>
      </w:pPr>
      <w:r>
        <w:t xml:space="preserve">4. Подвижные игры («Третий лишний», «Космонавт», «Зайка в огороде » и т.д.). </w:t>
      </w:r>
    </w:p>
    <w:p w:rsidR="00F93841" w:rsidRDefault="00F93841" w:rsidP="003C2C8E">
      <w:pPr>
        <w:jc w:val="both"/>
      </w:pPr>
      <w:r>
        <w:t xml:space="preserve">5. Пластические этюды («Пружина», «Гвоздики», «Иголка с ниткой», «Бумажный змей » и т.д.). </w:t>
      </w:r>
    </w:p>
    <w:p w:rsidR="00F93841" w:rsidRDefault="00F93841" w:rsidP="003C2C8E">
      <w:pPr>
        <w:jc w:val="both"/>
      </w:pPr>
      <w:r>
        <w:t xml:space="preserve">6. Комплекс упражнений на равновесие («Цапля», «Смешные ножки» и т.д.). </w:t>
      </w:r>
    </w:p>
    <w:p w:rsidR="00F93841" w:rsidRDefault="00F93841" w:rsidP="003C2C8E">
      <w:pPr>
        <w:jc w:val="both"/>
      </w:pPr>
      <w:r>
        <w:t xml:space="preserve">7. Комплекс упражнений на развитие координации движений («Смешные ручки», «Успей-ка!» и т.д.). </w:t>
      </w:r>
    </w:p>
    <w:p w:rsidR="00F93841" w:rsidRDefault="00F93841" w:rsidP="003C2C8E">
      <w:pPr>
        <w:jc w:val="both"/>
      </w:pPr>
      <w:r>
        <w:t>8. Комплекс упражнений для кистей рук, запястий, предплечий («Гуттаперчевый мальчик », «Шарниры» и т.д.).</w:t>
      </w:r>
    </w:p>
    <w:p w:rsidR="00F93841" w:rsidRDefault="00F93841" w:rsidP="003C2C8E">
      <w:pPr>
        <w:jc w:val="both"/>
      </w:pPr>
    </w:p>
    <w:p w:rsidR="00F93841" w:rsidRPr="00270AAA" w:rsidRDefault="00F93841" w:rsidP="003C2C8E">
      <w:pPr>
        <w:jc w:val="both"/>
        <w:rPr>
          <w:b/>
          <w:bCs/>
        </w:rPr>
      </w:pPr>
      <w:r w:rsidRPr="00270AAA">
        <w:rPr>
          <w:b/>
          <w:bCs/>
        </w:rPr>
        <w:t>4.4. Танцевальная азбука .</w:t>
      </w:r>
    </w:p>
    <w:p w:rsidR="00F93841" w:rsidRDefault="00F93841" w:rsidP="003C2C8E">
      <w:pPr>
        <w:jc w:val="both"/>
      </w:pPr>
      <w:r>
        <w:t xml:space="preserve"> 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p w:rsidR="00F93841" w:rsidRDefault="00F93841" w:rsidP="003C2C8E">
      <w:pPr>
        <w:jc w:val="both"/>
      </w:pPr>
      <w:r>
        <w:t xml:space="preserve">Практические занятия: </w:t>
      </w:r>
    </w:p>
    <w:p w:rsidR="00F93841" w:rsidRDefault="00F93841" w:rsidP="003C2C8E">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F93841" w:rsidRDefault="00F93841" w:rsidP="003C2C8E">
      <w:pPr>
        <w:jc w:val="both"/>
      </w:pPr>
      <w:r>
        <w:t>2. Комплекс упражнений с подскоками, притопами, галопом, шагами «польки» и т.д.</w:t>
      </w:r>
    </w:p>
    <w:p w:rsidR="00F93841" w:rsidRDefault="00F93841" w:rsidP="003C2C8E">
      <w:pPr>
        <w:jc w:val="both"/>
      </w:pPr>
      <w:r>
        <w:t xml:space="preserve"> 3. Комплекс простых движений под музыку (танцевальные и двигательные разминки). </w:t>
      </w:r>
    </w:p>
    <w:p w:rsidR="00F93841" w:rsidRDefault="00F93841" w:rsidP="003C2C8E">
      <w:pPr>
        <w:jc w:val="both"/>
      </w:pPr>
      <w:r>
        <w:t xml:space="preserve">4. Комплекс упражнений с движениями подражательного характера («Звериная дискотека» и т.д.). </w:t>
      </w:r>
    </w:p>
    <w:p w:rsidR="00F93841" w:rsidRDefault="00F93841" w:rsidP="003C2C8E">
      <w:pPr>
        <w:jc w:val="both"/>
      </w:pPr>
      <w:r>
        <w:t>5. Подвижные игры, включающие простые танцевальные движения («Лебединое озеро», «Море волнуется», «Котята - щенята » и т.д.).</w:t>
      </w:r>
    </w:p>
    <w:p w:rsidR="00F93841" w:rsidRDefault="00F93841" w:rsidP="003C2C8E">
      <w:pPr>
        <w:jc w:val="both"/>
      </w:pPr>
    </w:p>
    <w:p w:rsidR="00F93841" w:rsidRDefault="00F93841" w:rsidP="00270AAA">
      <w:pPr>
        <w:jc w:val="center"/>
        <w:rPr>
          <w:b/>
          <w:bCs/>
        </w:rPr>
      </w:pPr>
      <w:r w:rsidRPr="00270AAA">
        <w:rPr>
          <w:b/>
          <w:bCs/>
        </w:rPr>
        <w:t>Тема 5. Репетиционно – постановочные работы</w:t>
      </w:r>
    </w:p>
    <w:p w:rsidR="00F93841" w:rsidRDefault="00F93841" w:rsidP="0033420D">
      <w:pPr>
        <w:jc w:val="both"/>
      </w:pPr>
      <w:r>
        <w:t>Номер как единица любого творческого мероприятия. Классификация номеров, структура номера. Основные этапы работы над номером. Практические занятия:</w:t>
      </w:r>
    </w:p>
    <w:p w:rsidR="00F93841" w:rsidRDefault="00F93841" w:rsidP="00270AAA">
      <w:pPr>
        <w:jc w:val="both"/>
      </w:pPr>
      <w:r>
        <w:t xml:space="preserve"> 1. Предварительный разбор номера. Обмен впечатлениями. </w:t>
      </w:r>
    </w:p>
    <w:p w:rsidR="00F93841" w:rsidRDefault="00F93841" w:rsidP="00270AAA">
      <w:pPr>
        <w:jc w:val="both"/>
      </w:pPr>
      <w:r>
        <w:t xml:space="preserve">2. Распределение ролей. </w:t>
      </w:r>
    </w:p>
    <w:p w:rsidR="00F93841" w:rsidRDefault="00F93841" w:rsidP="00270AAA">
      <w:pPr>
        <w:jc w:val="both"/>
      </w:pPr>
      <w:r>
        <w:t xml:space="preserve">3. Рабочие репетиции. </w:t>
      </w:r>
    </w:p>
    <w:p w:rsidR="00F93841" w:rsidRDefault="00F93841" w:rsidP="00270AAA">
      <w:pPr>
        <w:jc w:val="both"/>
      </w:pPr>
      <w:r>
        <w:t xml:space="preserve">4. Параллельная работа над оформлением: подготовка необходимых деталей, декораций, реквизита, костюмов и т.д. </w:t>
      </w:r>
    </w:p>
    <w:p w:rsidR="00F93841" w:rsidRDefault="00F93841" w:rsidP="00270AAA">
      <w:pPr>
        <w:jc w:val="both"/>
      </w:pPr>
      <w:r>
        <w:t>5. Репетиции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p w:rsidR="00F93841" w:rsidRDefault="00F93841" w:rsidP="00270AAA">
      <w:pPr>
        <w:jc w:val="both"/>
      </w:pPr>
      <w:r>
        <w:t xml:space="preserve"> 6. 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F93841" w:rsidRDefault="00F93841" w:rsidP="00270AAA">
      <w:pPr>
        <w:jc w:val="both"/>
      </w:pPr>
      <w:r>
        <w:t>7. Показ номера на общешкольном мероприятии.</w:t>
      </w:r>
    </w:p>
    <w:p w:rsidR="00F93841" w:rsidRDefault="00F93841" w:rsidP="00270AAA">
      <w:pPr>
        <w:jc w:val="both"/>
      </w:pPr>
      <w:r>
        <w:t xml:space="preserve"> 8. 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p w:rsidR="00F93841" w:rsidRDefault="00F93841" w:rsidP="00270AAA">
      <w:pPr>
        <w:jc w:val="center"/>
        <w:rPr>
          <w:b/>
          <w:bCs/>
        </w:rPr>
      </w:pPr>
    </w:p>
    <w:p w:rsidR="00F93841" w:rsidRDefault="00F93841" w:rsidP="00270AAA">
      <w:pPr>
        <w:jc w:val="center"/>
        <w:rPr>
          <w:b/>
          <w:bCs/>
        </w:rPr>
      </w:pPr>
      <w:r w:rsidRPr="00270AAA">
        <w:rPr>
          <w:b/>
          <w:bCs/>
        </w:rPr>
        <w:t>Тема 6. Концертная деятельность</w:t>
      </w:r>
    </w:p>
    <w:p w:rsidR="00F93841" w:rsidRDefault="00F93841" w:rsidP="00270AAA">
      <w:pPr>
        <w:jc w:val="both"/>
      </w:pPr>
      <w:r>
        <w:t>Практические занятия. После первого года занятий в кружке учащиеся вместе с руководителем должны подготовить и показать два номера – пластический этюд с предметом и драматическую миниатюру (инсценировку)- по выбору педагога.</w:t>
      </w:r>
    </w:p>
    <w:p w:rsidR="00F93841" w:rsidRDefault="00F93841" w:rsidP="00270AAA">
      <w:pPr>
        <w:jc w:val="center"/>
        <w:rPr>
          <w:b/>
          <w:bCs/>
        </w:rPr>
      </w:pPr>
      <w:r w:rsidRPr="00270AAA">
        <w:rPr>
          <w:b/>
          <w:bCs/>
        </w:rPr>
        <w:t>Тема 7. Итоговое занятие</w:t>
      </w:r>
    </w:p>
    <w:p w:rsidR="00F93841" w:rsidRDefault="00F93841" w:rsidP="00270AAA">
      <w:pPr>
        <w:jc w:val="center"/>
      </w:pPr>
      <w:r>
        <w:t>Заключительная беседа руководителя кружка с разбором работы каждого участника. Перспектива работы кружка на следующий учебный год.</w:t>
      </w:r>
    </w:p>
    <w:p w:rsidR="00F93841" w:rsidRPr="00270AAA" w:rsidRDefault="00F93841" w:rsidP="00270AAA">
      <w:pPr>
        <w:jc w:val="center"/>
        <w:rPr>
          <w:b/>
          <w:bCs/>
        </w:rPr>
      </w:pPr>
    </w:p>
    <w:p w:rsidR="00F93841" w:rsidRDefault="00F93841" w:rsidP="00270AAA">
      <w:pPr>
        <w:jc w:val="center"/>
        <w:rPr>
          <w:b/>
          <w:bCs/>
        </w:rPr>
      </w:pPr>
      <w:r>
        <w:rPr>
          <w:b/>
          <w:bCs/>
        </w:rPr>
        <w:t>Тема 8. Экскурсии</w:t>
      </w:r>
    </w:p>
    <w:p w:rsidR="00F93841" w:rsidRDefault="00F93841" w:rsidP="00270AAA">
      <w:pPr>
        <w:jc w:val="both"/>
      </w:pPr>
      <w:r>
        <w:t>Экскурсии на театральные постановки в районный дом культуры.</w:t>
      </w:r>
    </w:p>
    <w:p w:rsidR="00F93841" w:rsidRDefault="00F93841" w:rsidP="00270AAA">
      <w:pPr>
        <w:jc w:val="both"/>
      </w:pPr>
    </w:p>
    <w:p w:rsidR="00F93841" w:rsidRPr="0033420D" w:rsidRDefault="00F93841" w:rsidP="00270AAA">
      <w:pPr>
        <w:jc w:val="center"/>
        <w:rPr>
          <w:b/>
          <w:bCs/>
          <w:u w:val="single"/>
        </w:rPr>
      </w:pPr>
      <w:r w:rsidRPr="0033420D">
        <w:rPr>
          <w:b/>
          <w:bCs/>
          <w:u w:val="single"/>
        </w:rPr>
        <w:t xml:space="preserve">Второй год обучения </w:t>
      </w:r>
    </w:p>
    <w:p w:rsidR="00F93841" w:rsidRPr="00270AAA" w:rsidRDefault="00F93841" w:rsidP="00270AAA">
      <w:pPr>
        <w:jc w:val="center"/>
        <w:rPr>
          <w:b/>
          <w:bCs/>
        </w:rPr>
      </w:pPr>
    </w:p>
    <w:p w:rsidR="00F93841" w:rsidRDefault="00F93841" w:rsidP="00270AAA">
      <w:pPr>
        <w:jc w:val="center"/>
        <w:rPr>
          <w:b/>
          <w:bCs/>
        </w:rPr>
      </w:pPr>
      <w:r w:rsidRPr="00270AAA">
        <w:rPr>
          <w:b/>
          <w:bCs/>
        </w:rPr>
        <w:t xml:space="preserve">Тема 1. Вводное занятие </w:t>
      </w:r>
    </w:p>
    <w:p w:rsidR="00F93841" w:rsidRPr="00270AAA" w:rsidRDefault="00F93841" w:rsidP="00270AAA">
      <w:pPr>
        <w:jc w:val="both"/>
        <w:rPr>
          <w:b/>
          <w:bCs/>
        </w:rPr>
      </w:pPr>
    </w:p>
    <w:p w:rsidR="00F93841" w:rsidRDefault="00F93841" w:rsidP="00270AAA">
      <w:pPr>
        <w:jc w:val="both"/>
      </w:pPr>
      <w:r>
        <w:t>Ознакомление учащихся с задачами кружка на данный учебный год.</w:t>
      </w:r>
    </w:p>
    <w:p w:rsidR="00F93841" w:rsidRDefault="00F93841" w:rsidP="00270AAA">
      <w:pPr>
        <w:jc w:val="center"/>
      </w:pPr>
    </w:p>
    <w:p w:rsidR="00F93841" w:rsidRPr="00270AAA" w:rsidRDefault="00F93841" w:rsidP="00270AAA">
      <w:pPr>
        <w:jc w:val="center"/>
        <w:rPr>
          <w:b/>
          <w:bCs/>
        </w:rPr>
      </w:pPr>
      <w:r w:rsidRPr="00270AAA">
        <w:rPr>
          <w:b/>
          <w:bCs/>
        </w:rPr>
        <w:t>Тема 2. Основы сценической речи</w:t>
      </w:r>
    </w:p>
    <w:p w:rsidR="00F93841" w:rsidRDefault="00F93841" w:rsidP="00270AAA">
      <w:pPr>
        <w:jc w:val="both"/>
        <w:rPr>
          <w:b/>
          <w:bCs/>
        </w:rPr>
      </w:pPr>
    </w:p>
    <w:p w:rsidR="00F93841" w:rsidRPr="00F733C3" w:rsidRDefault="00F93841" w:rsidP="00270AAA">
      <w:pPr>
        <w:jc w:val="both"/>
        <w:rPr>
          <w:b/>
          <w:bCs/>
        </w:rPr>
      </w:pPr>
      <w:r w:rsidRPr="00F733C3">
        <w:rPr>
          <w:b/>
          <w:bCs/>
        </w:rPr>
        <w:t>2.1. Культура речи .</w:t>
      </w:r>
    </w:p>
    <w:p w:rsidR="00F93841" w:rsidRDefault="00F93841" w:rsidP="00270AAA">
      <w:pPr>
        <w:jc w:val="both"/>
      </w:pPr>
      <w:r>
        <w:t xml:space="preserve"> Беседа о культуре общения. Практическое занятие: урок – практикум по изучаемой теме. </w:t>
      </w:r>
    </w:p>
    <w:p w:rsidR="00F93841" w:rsidRPr="00F733C3" w:rsidRDefault="00F93841" w:rsidP="00270AAA">
      <w:pPr>
        <w:jc w:val="both"/>
        <w:rPr>
          <w:b/>
          <w:bCs/>
        </w:rPr>
      </w:pPr>
      <w:r w:rsidRPr="00F733C3">
        <w:rPr>
          <w:b/>
          <w:bCs/>
        </w:rPr>
        <w:t>2.2. Дыхание и голос .</w:t>
      </w:r>
    </w:p>
    <w:p w:rsidR="00F93841" w:rsidRDefault="00F93841" w:rsidP="00270AAA">
      <w:pPr>
        <w:jc w:val="both"/>
      </w:pPr>
      <w:r>
        <w:t xml:space="preserve">Практические занятия: </w:t>
      </w:r>
    </w:p>
    <w:p w:rsidR="00F93841" w:rsidRDefault="00F93841" w:rsidP="00270AAA">
      <w:pPr>
        <w:jc w:val="both"/>
      </w:pPr>
      <w:r>
        <w:t>1. Комплекс упражнений на расслабление и регуляцию дыхания («Три круга», «Пять точек», «Шарики», «Вибрационный массаж» и т.д.).</w:t>
      </w:r>
    </w:p>
    <w:p w:rsidR="00F93841" w:rsidRDefault="00F93841" w:rsidP="00270AAA">
      <w:pPr>
        <w:jc w:val="both"/>
      </w:pPr>
      <w:r>
        <w:t xml:space="preserve"> 2. Комплекс дыхательных физических упражнений с использованием голоса («Чистим носоглотку», «Колокол», «Лимоны», «Колодец» и т.д.). </w:t>
      </w:r>
    </w:p>
    <w:p w:rsidR="00F93841" w:rsidRDefault="00F93841" w:rsidP="00270AAA">
      <w:pPr>
        <w:jc w:val="both"/>
      </w:pPr>
      <w:r>
        <w:t>3. Комплекс упражнений на модуляцию голоса («Стоп», «Баюшки-баю» и т.д.).</w:t>
      </w:r>
    </w:p>
    <w:p w:rsidR="00F93841" w:rsidRDefault="00F93841" w:rsidP="00270AAA">
      <w:pPr>
        <w:jc w:val="both"/>
      </w:pPr>
      <w:r>
        <w:t xml:space="preserve"> 4. Комплекс упражнений на мышечную релаксацию и координацию движений («Улитка», «Червячок», «Лодочка», «Чечётка» и т.д.). </w:t>
      </w:r>
    </w:p>
    <w:p w:rsidR="00F93841" w:rsidRDefault="00F93841" w:rsidP="00270AAA">
      <w:pPr>
        <w:jc w:val="both"/>
      </w:pPr>
      <w:r>
        <w:t xml:space="preserve">5. Голосовой тренинг. </w:t>
      </w:r>
    </w:p>
    <w:p w:rsidR="00F93841" w:rsidRDefault="00F93841" w:rsidP="00270AAA">
      <w:pPr>
        <w:jc w:val="both"/>
      </w:pPr>
      <w:r>
        <w:t>6. Пропевание куплетов известных детских песен.</w:t>
      </w:r>
    </w:p>
    <w:p w:rsidR="00F93841" w:rsidRPr="00F733C3" w:rsidRDefault="00F93841" w:rsidP="00270AAA">
      <w:pPr>
        <w:jc w:val="both"/>
        <w:rPr>
          <w:b/>
          <w:bCs/>
        </w:rPr>
      </w:pPr>
      <w:r w:rsidRPr="00F733C3">
        <w:rPr>
          <w:b/>
          <w:bCs/>
        </w:rPr>
        <w:t xml:space="preserve"> 2.3. Дикция .</w:t>
      </w:r>
    </w:p>
    <w:p w:rsidR="00F93841" w:rsidRDefault="00F93841" w:rsidP="00270AAA">
      <w:pPr>
        <w:jc w:val="both"/>
      </w:pPr>
      <w:r>
        <w:t xml:space="preserve"> Практические занятия - артикуляционная гимнастика: </w:t>
      </w:r>
    </w:p>
    <w:p w:rsidR="00F93841" w:rsidRDefault="00F93841" w:rsidP="00270AAA">
      <w:pPr>
        <w:jc w:val="both"/>
      </w:pPr>
      <w:r>
        <w:t xml:space="preserve">1. Комплекс упражнений на отработку дикции («В лесу», «Комарики», «Молотки» и т.д.). </w:t>
      </w:r>
    </w:p>
    <w:p w:rsidR="00F93841" w:rsidRDefault="00F93841" w:rsidP="00270AAA">
      <w:pPr>
        <w:jc w:val="both"/>
      </w:pPr>
      <w:r>
        <w:t xml:space="preserve">2. Комплекс упражнений на освоение четкости и ясности произношения на материале скороговорок с труднопроизносимыми сочетаниями звуков. </w:t>
      </w:r>
      <w:r w:rsidRPr="00F733C3">
        <w:rPr>
          <w:b/>
          <w:bCs/>
        </w:rPr>
        <w:t>2.4. Орфоэпия.</w:t>
      </w:r>
    </w:p>
    <w:p w:rsidR="00F93841" w:rsidRDefault="00F93841" w:rsidP="00270AAA">
      <w:pPr>
        <w:jc w:val="both"/>
      </w:pPr>
      <w:r>
        <w:t xml:space="preserve">2.4.1. Содержание понятия «орфоэпия». Буква и звук. Речь письменная и устная. Практические занятия: Комплекс упражнений на развитие способностей узнавать и различать речевые звуки («Веселые колокольчики», «Зайки-барабанщики», «Найди игрушку» и т.д.). </w:t>
      </w:r>
    </w:p>
    <w:p w:rsidR="00F93841" w:rsidRDefault="00F93841" w:rsidP="00270AAA">
      <w:pPr>
        <w:jc w:val="both"/>
      </w:pPr>
      <w:r>
        <w:t>2.4.2. Гласные и согласные звуки. Практические занятия: Комплекс упражнений на длительное и плавное произношение гласных и согласных звуков («Паровоз», «Ауканье» и т.д.). Комплекс упражнений на звукоподражание («Устами младенца», «Пыхтелки», «Жук и бабочка» и т.д.).</w:t>
      </w:r>
    </w:p>
    <w:p w:rsidR="00F93841" w:rsidRPr="00F733C3" w:rsidRDefault="00F93841" w:rsidP="00270AAA">
      <w:pPr>
        <w:jc w:val="both"/>
        <w:rPr>
          <w:b/>
          <w:bCs/>
        </w:rPr>
      </w:pPr>
      <w:r w:rsidRPr="00F733C3">
        <w:rPr>
          <w:b/>
          <w:bCs/>
        </w:rPr>
        <w:t xml:space="preserve"> 2.5. Работа над текстом .</w:t>
      </w:r>
    </w:p>
    <w:p w:rsidR="00F93841" w:rsidRDefault="00F93841" w:rsidP="00270AAA">
      <w:pPr>
        <w:jc w:val="both"/>
      </w:pPr>
      <w:r>
        <w:t xml:space="preserve"> 2.5.1. Темпоритм речи, соотношение фраз и частей по темпу как одно из средств выражения соотношения главного и второстепенного в чтении. Практические занятия: 1) Комплекс упражнений по логопедической ритмике. Произношение фраз под прыжки, хлопки и т.д. 2) Подвижные игры, сопровождаемые речью («Погуляем-поиграем», «А мы громко хлопаем …» и т.д.). </w:t>
      </w:r>
    </w:p>
    <w:p w:rsidR="00F93841" w:rsidRDefault="00F93841" w:rsidP="00270AAA">
      <w:pPr>
        <w:jc w:val="both"/>
      </w:pPr>
      <w:r>
        <w:t xml:space="preserve">2.5.2. Логические ударения. Определение логических ударений по смысловому признаку. Практические занятия: 1) Комплекс игр на выделение в стихах логических ударений («Веселые горнисты» и т.д.). 2) Коллективное прочтение текста с различными перестроениями на сцене, а также с использованием гимнастических упражнений. </w:t>
      </w:r>
    </w:p>
    <w:p w:rsidR="00F93841" w:rsidRDefault="00F93841" w:rsidP="00270AAA">
      <w:pPr>
        <w:jc w:val="both"/>
      </w:pPr>
      <w:r>
        <w:t>2.5.3. Выразительное чтение четверостиший. Практическое занятие – «Словарный КВН».</w:t>
      </w:r>
    </w:p>
    <w:p w:rsidR="00F93841" w:rsidRDefault="00F93841" w:rsidP="00F733C3">
      <w:pPr>
        <w:jc w:val="center"/>
      </w:pPr>
    </w:p>
    <w:p w:rsidR="00F93841" w:rsidRDefault="00F93841" w:rsidP="00F733C3">
      <w:pPr>
        <w:jc w:val="center"/>
        <w:rPr>
          <w:b/>
          <w:bCs/>
        </w:rPr>
      </w:pPr>
      <w:r w:rsidRPr="00F733C3">
        <w:rPr>
          <w:b/>
          <w:bCs/>
        </w:rPr>
        <w:t>Тема 3. Актерское мастерство и основы сценической грамоты</w:t>
      </w:r>
    </w:p>
    <w:p w:rsidR="00F93841" w:rsidRDefault="00F93841" w:rsidP="00F733C3">
      <w:pPr>
        <w:jc w:val="center"/>
        <w:rPr>
          <w:b/>
          <w:bCs/>
        </w:rPr>
      </w:pPr>
    </w:p>
    <w:p w:rsidR="00F93841" w:rsidRPr="00F733C3" w:rsidRDefault="00F93841" w:rsidP="00F733C3">
      <w:pPr>
        <w:jc w:val="both"/>
        <w:rPr>
          <w:b/>
          <w:bCs/>
        </w:rPr>
      </w:pPr>
      <w:r w:rsidRPr="00F733C3">
        <w:rPr>
          <w:b/>
          <w:bCs/>
        </w:rPr>
        <w:t>3.1. Наблюдательность как важнейший признак сценического действия .</w:t>
      </w:r>
    </w:p>
    <w:p w:rsidR="00F93841" w:rsidRDefault="00F93841" w:rsidP="00F733C3">
      <w:pPr>
        <w:jc w:val="both"/>
      </w:pPr>
      <w:r>
        <w:t>Практические занятия:</w:t>
      </w:r>
    </w:p>
    <w:p w:rsidR="00F93841" w:rsidRDefault="00F93841" w:rsidP="00F733C3">
      <w:pPr>
        <w:jc w:val="both"/>
      </w:pPr>
      <w:r>
        <w:t xml:space="preserve"> 1. Комплекс упражнений на развитие наблюдательности (например, наблюдение за изменениями в природе; привлечение внимания к характерным признакам, отличающим одно явление природы от другого и т д.)</w:t>
      </w:r>
    </w:p>
    <w:p w:rsidR="00F93841" w:rsidRDefault="00F93841" w:rsidP="00F733C3">
      <w:pPr>
        <w:jc w:val="both"/>
      </w:pPr>
      <w:r>
        <w:t xml:space="preserve"> 2. Комплекс игр на развитие наблюдательности («12 палочек», «Прятки», «Все к своим флажкам» и т.д.). </w:t>
      </w:r>
    </w:p>
    <w:p w:rsidR="00F93841" w:rsidRDefault="00F93841" w:rsidP="00F733C3">
      <w:pPr>
        <w:jc w:val="both"/>
      </w:pPr>
      <w:r>
        <w:t xml:space="preserve">3. Комплекс игр на подражание («В больнице», «В магазине» и т.д.). </w:t>
      </w:r>
    </w:p>
    <w:p w:rsidR="00F93841" w:rsidRDefault="00F93841" w:rsidP="00F733C3">
      <w:pPr>
        <w:jc w:val="both"/>
      </w:pPr>
      <w:r>
        <w:t>Также можно использовать в этом разделе творческие игры:</w:t>
      </w:r>
    </w:p>
    <w:p w:rsidR="00F93841" w:rsidRDefault="00F93841" w:rsidP="00F733C3">
      <w:pPr>
        <w:jc w:val="both"/>
      </w:pPr>
      <w:r>
        <w:t xml:space="preserve"> 1) бытовые игры («В семью», «В гости» и т.д.) </w:t>
      </w:r>
    </w:p>
    <w:p w:rsidR="00F93841" w:rsidRDefault="00F93841" w:rsidP="00F733C3">
      <w:pPr>
        <w:jc w:val="both"/>
      </w:pPr>
      <w:r>
        <w:t>2) игры на сюжеты из жизни детей («В детский сад», «В школу» и т.д.)</w:t>
      </w:r>
    </w:p>
    <w:p w:rsidR="00F93841" w:rsidRDefault="00F93841" w:rsidP="00F733C3">
      <w:pPr>
        <w:jc w:val="both"/>
      </w:pPr>
      <w:r>
        <w:t xml:space="preserve"> 3) игры с профессиональными сюжетами (в шоферов, пожарников, врачей и т.д.) </w:t>
      </w:r>
    </w:p>
    <w:p w:rsidR="00F93841" w:rsidRDefault="00F93841" w:rsidP="00F733C3">
      <w:pPr>
        <w:jc w:val="both"/>
      </w:pPr>
      <w:r>
        <w:t xml:space="preserve">4) игры на героико-романтические сюжеты (в летчиков, космонавтов и т.д.) </w:t>
      </w:r>
    </w:p>
    <w:p w:rsidR="00F93841" w:rsidRDefault="00F93841" w:rsidP="00F733C3">
      <w:pPr>
        <w:jc w:val="both"/>
      </w:pPr>
      <w:r>
        <w:t xml:space="preserve">5) сюжетные игры, связанные с просмотром кинофильмов и телепередач, с чтением сказок и рассказов. </w:t>
      </w:r>
    </w:p>
    <w:p w:rsidR="00F93841" w:rsidRDefault="00F93841" w:rsidP="00F733C3">
      <w:pPr>
        <w:jc w:val="both"/>
      </w:pPr>
      <w:r w:rsidRPr="00F733C3">
        <w:rPr>
          <w:b/>
          <w:bCs/>
        </w:rPr>
        <w:t>3.2. Сценическое действие.</w:t>
      </w:r>
    </w:p>
    <w:p w:rsidR="00F93841" w:rsidRDefault="00F93841" w:rsidP="00F733C3">
      <w:pPr>
        <w:jc w:val="both"/>
      </w:pPr>
      <w:r>
        <w:t xml:space="preserve">Сценическое действие как главное выразительное средство актерского искусства. Предлагаемые обстоятельства как совокупность условий, в которых происходит сценическое действие. </w:t>
      </w:r>
    </w:p>
    <w:p w:rsidR="00F93841" w:rsidRDefault="00F93841" w:rsidP="00F733C3">
      <w:pPr>
        <w:jc w:val="both"/>
      </w:pPr>
      <w:r>
        <w:t>Практические занятия:</w:t>
      </w:r>
    </w:p>
    <w:p w:rsidR="00F93841" w:rsidRDefault="00F93841" w:rsidP="00F733C3">
      <w:pPr>
        <w:jc w:val="both"/>
      </w:pPr>
      <w:r>
        <w:t xml:space="preserve"> 1. Простейшие этюды на сценическое действие (открываю дверь из класса в коридор, потому что … и т.д.). </w:t>
      </w:r>
    </w:p>
    <w:p w:rsidR="00F93841" w:rsidRDefault="00F93841" w:rsidP="00F733C3">
      <w:pPr>
        <w:jc w:val="both"/>
      </w:pPr>
      <w:r>
        <w:t>2. Более сложные этюды на темы, предложенные руководителем:</w:t>
      </w:r>
    </w:p>
    <w:p w:rsidR="00F93841" w:rsidRDefault="00F93841" w:rsidP="00F733C3">
      <w:pPr>
        <w:jc w:val="both"/>
      </w:pPr>
      <w:r>
        <w:t xml:space="preserve"> 1) групповые этюды («В библиотеке», «В цирке», «На дискотеке» и т.д.) </w:t>
      </w:r>
    </w:p>
    <w:p w:rsidR="00F93841" w:rsidRDefault="00F93841" w:rsidP="00F733C3">
      <w:pPr>
        <w:jc w:val="both"/>
      </w:pPr>
      <w:r>
        <w:t xml:space="preserve">2) этюды на темы сказок («Двенадцать месяцев», «Золушка» и т.д.) </w:t>
      </w:r>
    </w:p>
    <w:p w:rsidR="00F93841" w:rsidRDefault="00F93841" w:rsidP="00F733C3">
      <w:pPr>
        <w:jc w:val="both"/>
      </w:pPr>
      <w:r>
        <w:t>3) этюды на темы басен И. Крылова («Стрекоза и муравей», «Ворона и лисица» и т.д.)</w:t>
      </w:r>
    </w:p>
    <w:p w:rsidR="00F93841" w:rsidRDefault="00F93841" w:rsidP="00F733C3">
      <w:pPr>
        <w:jc w:val="both"/>
      </w:pPr>
      <w:r>
        <w:t xml:space="preserve"> 4) парные и индивидуальные этюды (например, мальчик поскользнулся, упал, ушиб ногу, надо помочь товарищу и т.д.)</w:t>
      </w:r>
    </w:p>
    <w:p w:rsidR="00F93841" w:rsidRDefault="00F93841" w:rsidP="00F733C3">
      <w:pPr>
        <w:jc w:val="both"/>
      </w:pPr>
      <w:r>
        <w:t xml:space="preserve"> 5) этюды на взаимовыручку («Борьба за мяч», «Волк во рву» и т.д.) </w:t>
      </w:r>
    </w:p>
    <w:p w:rsidR="00F93841" w:rsidRPr="00F733C3" w:rsidRDefault="00F93841" w:rsidP="00F733C3">
      <w:pPr>
        <w:jc w:val="both"/>
        <w:rPr>
          <w:b/>
          <w:bCs/>
        </w:rPr>
      </w:pPr>
      <w:r w:rsidRPr="00F733C3">
        <w:rPr>
          <w:b/>
          <w:bCs/>
        </w:rPr>
        <w:t xml:space="preserve">3.3. Сценическое внимание. </w:t>
      </w:r>
    </w:p>
    <w:p w:rsidR="00F93841" w:rsidRDefault="00F93841" w:rsidP="00F733C3">
      <w:pPr>
        <w:jc w:val="both"/>
      </w:pPr>
      <w:r>
        <w:t xml:space="preserve">Внимание. Виды внимания – произвольное, непроизвольное. Объекты внимания – внешние и внутренние. Особенности внимания, необходимые при игре на сцене. </w:t>
      </w:r>
    </w:p>
    <w:p w:rsidR="00F93841" w:rsidRDefault="00F93841" w:rsidP="00F733C3">
      <w:pPr>
        <w:jc w:val="both"/>
      </w:pPr>
      <w:r>
        <w:t>Практические занятия:</w:t>
      </w:r>
    </w:p>
    <w:p w:rsidR="00F93841" w:rsidRDefault="00F93841" w:rsidP="00F733C3">
      <w:pPr>
        <w:jc w:val="both"/>
      </w:pPr>
      <w:r>
        <w:t xml:space="preserve"> 1. Комплекс упражнений на развитие произвольного внешнего внимания (например, осмотреть предмет, отметить его особенности и подробно описать их по памяти; на ощупь с закрытыми глазами рассортировать монеты; узнать по запаху вещь и т.д.).</w:t>
      </w:r>
    </w:p>
    <w:p w:rsidR="00F93841" w:rsidRDefault="00F93841" w:rsidP="00F733C3">
      <w:pPr>
        <w:jc w:val="both"/>
      </w:pPr>
      <w:r>
        <w:t xml:space="preserve"> 2. Комплекс упражнений на развитие произвольного внутреннего внимания (например, вспомнить ощущение вкуса мороженого; вспомнить запах сосны; произвести в уме какое-либо несложное вычисление и т.д.). </w:t>
      </w:r>
    </w:p>
    <w:p w:rsidR="00F93841" w:rsidRDefault="00F93841" w:rsidP="00F733C3">
      <w:pPr>
        <w:jc w:val="both"/>
      </w:pPr>
      <w:r>
        <w:t>3. Комплекс игр на внимание («Кто первый?», «Что летает?», «Заяц без норки», «Летающий мешочек» и т.д.).</w:t>
      </w:r>
    </w:p>
    <w:p w:rsidR="00F93841" w:rsidRDefault="00F93841" w:rsidP="00F733C3">
      <w:pPr>
        <w:jc w:val="both"/>
      </w:pPr>
      <w:r>
        <w:t xml:space="preserve"> 4. Комплекс этюдов на сценическое внимание (я внимательно вдеваю нитку в иголку – сначала настоящую, потом воображаемую; я внимательно ищу какую-либо вещь – сначала на самом деле, потом «будто бы прятал»; я в темноте пробираюсь между стульями и т.д.)</w:t>
      </w:r>
    </w:p>
    <w:p w:rsidR="00F93841" w:rsidRDefault="00F93841" w:rsidP="00F733C3">
      <w:pPr>
        <w:jc w:val="center"/>
        <w:rPr>
          <w:b/>
          <w:bCs/>
        </w:rPr>
      </w:pPr>
      <w:r w:rsidRPr="00F733C3">
        <w:rPr>
          <w:b/>
          <w:bCs/>
        </w:rPr>
        <w:t>Тема 4. Ритмопластика</w:t>
      </w:r>
    </w:p>
    <w:p w:rsidR="00F93841" w:rsidRDefault="00F93841" w:rsidP="00F733C3">
      <w:pPr>
        <w:jc w:val="center"/>
        <w:rPr>
          <w:b/>
          <w:bCs/>
        </w:rPr>
      </w:pPr>
    </w:p>
    <w:p w:rsidR="00F93841" w:rsidRPr="00F733C3" w:rsidRDefault="00F93841" w:rsidP="00F733C3">
      <w:pPr>
        <w:jc w:val="both"/>
        <w:rPr>
          <w:b/>
          <w:bCs/>
        </w:rPr>
      </w:pPr>
      <w:r w:rsidRPr="00F733C3">
        <w:rPr>
          <w:b/>
          <w:bCs/>
        </w:rPr>
        <w:t xml:space="preserve">4.1. Ритмика. </w:t>
      </w:r>
    </w:p>
    <w:p w:rsidR="00F93841" w:rsidRDefault="00F93841" w:rsidP="00F733C3">
      <w:pPr>
        <w:jc w:val="both"/>
      </w:pPr>
      <w:r>
        <w:t xml:space="preserve">Практические занятия: </w:t>
      </w:r>
    </w:p>
    <w:p w:rsidR="00F93841" w:rsidRDefault="00F93841" w:rsidP="00F733C3">
      <w:pPr>
        <w:jc w:val="both"/>
      </w:pPr>
      <w:r>
        <w:t>4.1.1. Совершенствование навыков выполнения комплекса упражнений, развивающих чувство ритма:</w:t>
      </w:r>
    </w:p>
    <w:p w:rsidR="00F93841" w:rsidRDefault="00F93841" w:rsidP="00F733C3">
      <w:pPr>
        <w:jc w:val="both"/>
      </w:pPr>
      <w:r>
        <w:t xml:space="preserve"> 1) отстукивание, прохлопывание заданного ритма </w:t>
      </w:r>
    </w:p>
    <w:p w:rsidR="00F93841" w:rsidRDefault="00F93841" w:rsidP="00F733C3">
      <w:pPr>
        <w:jc w:val="both"/>
      </w:pPr>
      <w:r>
        <w:t xml:space="preserve">2) ходьба с хлопками в различном ритме (с переходом на бег) </w:t>
      </w:r>
    </w:p>
    <w:p w:rsidR="00F93841" w:rsidRDefault="00F93841" w:rsidP="00F733C3">
      <w:pPr>
        <w:jc w:val="both"/>
      </w:pPr>
      <w:r>
        <w:t>3) ходьба под музыку (с ускорением, замедлением)</w:t>
      </w:r>
    </w:p>
    <w:p w:rsidR="00F93841" w:rsidRDefault="00F93841" w:rsidP="00F733C3">
      <w:pPr>
        <w:jc w:val="both"/>
      </w:pPr>
      <w:r>
        <w:t xml:space="preserve"> 4) построение и переход в колонну, шеренгу, круг </w:t>
      </w:r>
    </w:p>
    <w:p w:rsidR="00F93841" w:rsidRDefault="00F93841" w:rsidP="00F733C3">
      <w:pPr>
        <w:jc w:val="both"/>
      </w:pPr>
      <w:r>
        <w:t>5) прыжки под музыку под скакалку</w:t>
      </w:r>
    </w:p>
    <w:p w:rsidR="00F93841" w:rsidRDefault="00F93841" w:rsidP="00F733C3">
      <w:pPr>
        <w:jc w:val="both"/>
      </w:pPr>
      <w:r>
        <w:t xml:space="preserve"> 6) бросание, подбрасывание, ловля мяча или обруча.</w:t>
      </w:r>
    </w:p>
    <w:p w:rsidR="00F93841" w:rsidRDefault="00F93841" w:rsidP="00F733C3">
      <w:pPr>
        <w:jc w:val="both"/>
      </w:pPr>
      <w:r>
        <w:t xml:space="preserve"> 4.1.2. Ритмическая гимнастика:</w:t>
      </w:r>
    </w:p>
    <w:p w:rsidR="00F93841" w:rsidRDefault="00F93841" w:rsidP="00F733C3">
      <w:pPr>
        <w:jc w:val="both"/>
      </w:pPr>
      <w:r>
        <w:t xml:space="preserve"> 1. Комплекс упражнений с переменным шагом в стороны </w:t>
      </w:r>
    </w:p>
    <w:p w:rsidR="00F93841" w:rsidRDefault="00F93841" w:rsidP="00F733C3">
      <w:pPr>
        <w:jc w:val="both"/>
      </w:pPr>
      <w:r>
        <w:t>2. Прыжки на одной или двух ногах с хлопками в разном ритме</w:t>
      </w:r>
    </w:p>
    <w:p w:rsidR="00F93841" w:rsidRDefault="00F93841" w:rsidP="00F733C3">
      <w:pPr>
        <w:jc w:val="both"/>
      </w:pPr>
      <w:r>
        <w:t xml:space="preserve"> 3. Комплекс упражнений с предметами (гимнастическая палка, обруч и т.д.)</w:t>
      </w:r>
    </w:p>
    <w:p w:rsidR="00F93841" w:rsidRDefault="00F93841" w:rsidP="00F733C3">
      <w:pPr>
        <w:jc w:val="both"/>
      </w:pPr>
      <w:r>
        <w:t xml:space="preserve"> 4. Бег под музыку </w:t>
      </w:r>
    </w:p>
    <w:p w:rsidR="00F93841" w:rsidRDefault="00F93841" w:rsidP="00F733C3">
      <w:pPr>
        <w:jc w:val="both"/>
      </w:pPr>
      <w:r>
        <w:t xml:space="preserve">5. Комплекс упражнений с различными видами синкоп </w:t>
      </w:r>
    </w:p>
    <w:p w:rsidR="00F93841" w:rsidRDefault="00F93841" w:rsidP="00F733C3">
      <w:pPr>
        <w:jc w:val="both"/>
      </w:pPr>
      <w:r>
        <w:t xml:space="preserve">6. Комплекс музыкальных игр («Музыкальный мяч», «Волшебная шапка», «Веселая дудочка» и т.д.) </w:t>
      </w:r>
    </w:p>
    <w:p w:rsidR="00F93841" w:rsidRDefault="00F93841" w:rsidP="00F733C3">
      <w:pPr>
        <w:jc w:val="both"/>
      </w:pPr>
      <w:r>
        <w:t xml:space="preserve">7. Комплекс подвижных игр под музыку («Сорока - белобока», «День и ночь», «Хитрый кот» и т.д.) </w:t>
      </w:r>
    </w:p>
    <w:p w:rsidR="00F93841" w:rsidRDefault="00F93841" w:rsidP="00F733C3">
      <w:pPr>
        <w:jc w:val="both"/>
      </w:pPr>
      <w:r>
        <w:t xml:space="preserve">8. Комплекс упражнений на построение и перестроение («Корзиночка», «Цепочка» и т.д.) </w:t>
      </w:r>
    </w:p>
    <w:p w:rsidR="00F93841" w:rsidRDefault="00F93841" w:rsidP="00F733C3">
      <w:pPr>
        <w:jc w:val="both"/>
      </w:pPr>
      <w:r>
        <w:t xml:space="preserve">9. Комплекс ритмических упражнений с музыкальным заданием - передача в движении характера музыки, ритма («Погода», «Времена года» и т.д.) </w:t>
      </w:r>
    </w:p>
    <w:p w:rsidR="00F93841" w:rsidRPr="00F733C3" w:rsidRDefault="00F93841" w:rsidP="00F733C3">
      <w:pPr>
        <w:jc w:val="both"/>
        <w:rPr>
          <w:b/>
          <w:bCs/>
        </w:rPr>
      </w:pPr>
      <w:r w:rsidRPr="00F733C3">
        <w:rPr>
          <w:b/>
          <w:bCs/>
        </w:rPr>
        <w:t xml:space="preserve">4.2. Пластика. </w:t>
      </w:r>
    </w:p>
    <w:p w:rsidR="00F93841" w:rsidRDefault="00F93841" w:rsidP="00F733C3">
      <w:pPr>
        <w:jc w:val="both"/>
      </w:pPr>
      <w:r>
        <w:t xml:space="preserve">4.2.1. Понятие «акробатика». </w:t>
      </w:r>
    </w:p>
    <w:p w:rsidR="00F93841" w:rsidRDefault="00F93841" w:rsidP="00F733C3">
      <w:pPr>
        <w:jc w:val="both"/>
      </w:pPr>
      <w:r>
        <w:t>Ёе значение в формировании актерской личности.</w:t>
      </w:r>
    </w:p>
    <w:p w:rsidR="00F93841" w:rsidRDefault="00F93841" w:rsidP="00F733C3">
      <w:pPr>
        <w:jc w:val="both"/>
      </w:pPr>
      <w:r>
        <w:t xml:space="preserve"> Практические занятия: </w:t>
      </w:r>
    </w:p>
    <w:p w:rsidR="00F93841" w:rsidRDefault="00F93841" w:rsidP="00F733C3">
      <w:pPr>
        <w:jc w:val="both"/>
      </w:pPr>
      <w:r>
        <w:t xml:space="preserve">1. Совершенствование навыков выполнения комплекса упражнений первого года обучения. </w:t>
      </w:r>
    </w:p>
    <w:p w:rsidR="00F93841" w:rsidRDefault="00F93841" w:rsidP="00F733C3">
      <w:pPr>
        <w:jc w:val="both"/>
      </w:pPr>
      <w:r>
        <w:t xml:space="preserve">2. Комплекс простых акробатических упражнений (кувырки, «березка» и т.д.). </w:t>
      </w:r>
    </w:p>
    <w:p w:rsidR="00F93841" w:rsidRDefault="00F93841" w:rsidP="00F733C3">
      <w:pPr>
        <w:jc w:val="both"/>
      </w:pPr>
      <w:r>
        <w:t xml:space="preserve">4.2.2. Пантомима. Движение и образ. </w:t>
      </w:r>
    </w:p>
    <w:p w:rsidR="00F93841" w:rsidRDefault="00F93841" w:rsidP="00F733C3">
      <w:pPr>
        <w:jc w:val="both"/>
      </w:pPr>
      <w:r>
        <w:t xml:space="preserve">Практические занятия: </w:t>
      </w:r>
    </w:p>
    <w:p w:rsidR="00F93841" w:rsidRDefault="00F93841" w:rsidP="00F733C3">
      <w:pPr>
        <w:jc w:val="both"/>
      </w:pPr>
      <w:r>
        <w:t xml:space="preserve">1. Комплекс игр на развитие пантомимических навыков («Замри», «Неподвижные фигуры», «Зеркало», «Угадай и повтори» и т.д.) </w:t>
      </w:r>
    </w:p>
    <w:p w:rsidR="00F93841" w:rsidRDefault="00F93841" w:rsidP="00F733C3">
      <w:pPr>
        <w:jc w:val="both"/>
      </w:pPr>
      <w:r>
        <w:t xml:space="preserve">2. Пластические этюды («Аленький цветочек», «Водоросли», «Роботы» и т.д.) </w:t>
      </w:r>
    </w:p>
    <w:p w:rsidR="00F93841" w:rsidRDefault="00F93841" w:rsidP="00F733C3">
      <w:pPr>
        <w:jc w:val="both"/>
      </w:pPr>
      <w:r>
        <w:t xml:space="preserve">3. Комплекс упражнений на равновесие («Лягушка - веселушка», «Переправа через ручей», «Выше ноги» и т.д.) </w:t>
      </w:r>
    </w:p>
    <w:p w:rsidR="00F93841" w:rsidRPr="00F733C3" w:rsidRDefault="00F93841" w:rsidP="00F733C3">
      <w:pPr>
        <w:jc w:val="both"/>
        <w:rPr>
          <w:b/>
          <w:bCs/>
        </w:rPr>
      </w:pPr>
      <w:r w:rsidRPr="00F733C3">
        <w:rPr>
          <w:b/>
          <w:bCs/>
        </w:rPr>
        <w:t>4.3. Танцевальная азбука .</w:t>
      </w:r>
    </w:p>
    <w:p w:rsidR="00F93841" w:rsidRDefault="00F93841" w:rsidP="00F733C3">
      <w:pPr>
        <w:jc w:val="both"/>
      </w:pPr>
      <w:r>
        <w:t xml:space="preserve"> Русские народные танцы и пляски. Простейшие элементы исполнения русских народных танцев и плясок (занятие рекомендуется проводить с использованием видеоматериалов). </w:t>
      </w:r>
    </w:p>
    <w:p w:rsidR="00F93841" w:rsidRDefault="00F93841" w:rsidP="00F733C3">
      <w:pPr>
        <w:jc w:val="both"/>
      </w:pPr>
      <w:r>
        <w:t xml:space="preserve">Практические упражнения: </w:t>
      </w:r>
    </w:p>
    <w:p w:rsidR="00F93841" w:rsidRDefault="00F93841" w:rsidP="00F733C3">
      <w:pPr>
        <w:jc w:val="both"/>
      </w:pPr>
      <w:r>
        <w:t>1. Совершенствование навыков выполнения упражнений для развития техники танца (см. первый год обучения).</w:t>
      </w:r>
    </w:p>
    <w:p w:rsidR="00F93841" w:rsidRDefault="00F93841" w:rsidP="00F733C3">
      <w:pPr>
        <w:jc w:val="both"/>
      </w:pPr>
      <w:r>
        <w:t xml:space="preserve"> 2. Комплекс упражнений и элементов русских народных танцев:</w:t>
      </w:r>
    </w:p>
    <w:p w:rsidR="00F93841" w:rsidRDefault="00F93841" w:rsidP="00F733C3">
      <w:pPr>
        <w:jc w:val="both"/>
      </w:pPr>
      <w:r>
        <w:t xml:space="preserve"> 2.1. Девочки – руки на платье, мальчики – руки на поясе </w:t>
      </w:r>
    </w:p>
    <w:p w:rsidR="00F93841" w:rsidRDefault="00F93841" w:rsidP="00F733C3">
      <w:pPr>
        <w:jc w:val="both"/>
      </w:pPr>
      <w:r>
        <w:t>2.2. Полуприседания</w:t>
      </w:r>
    </w:p>
    <w:p w:rsidR="00F93841" w:rsidRDefault="00F93841" w:rsidP="00F733C3">
      <w:pPr>
        <w:jc w:val="both"/>
      </w:pPr>
      <w:r>
        <w:t xml:space="preserve"> 2.3. Вытягивание ноги вперед, в сторону </w:t>
      </w:r>
    </w:p>
    <w:p w:rsidR="00F93841" w:rsidRDefault="00F93841" w:rsidP="00F733C3">
      <w:pPr>
        <w:jc w:val="both"/>
      </w:pPr>
      <w:r>
        <w:t xml:space="preserve">2.4. Подъём на носочках </w:t>
      </w:r>
    </w:p>
    <w:p w:rsidR="00F93841" w:rsidRDefault="00F93841" w:rsidP="00F733C3">
      <w:pPr>
        <w:jc w:val="both"/>
      </w:pPr>
      <w:r>
        <w:t>2.5. Повороты и наклоны головы</w:t>
      </w:r>
    </w:p>
    <w:p w:rsidR="00F93841" w:rsidRDefault="00F93841" w:rsidP="00F733C3">
      <w:pPr>
        <w:jc w:val="both"/>
      </w:pPr>
      <w:r>
        <w:t xml:space="preserve"> 2.6. Повороты и наклоны корпуса и т.д.</w:t>
      </w:r>
    </w:p>
    <w:p w:rsidR="00F93841" w:rsidRDefault="00F93841" w:rsidP="00F733C3">
      <w:pPr>
        <w:jc w:val="both"/>
      </w:pPr>
      <w:r>
        <w:t xml:space="preserve"> 3. Разучивание несложных композиционных рисунков («Диагонали», «Хоровод» и т.д.).</w:t>
      </w:r>
    </w:p>
    <w:p w:rsidR="00F93841" w:rsidRDefault="00F93841" w:rsidP="00F733C3">
      <w:pPr>
        <w:jc w:val="both"/>
      </w:pPr>
    </w:p>
    <w:p w:rsidR="00F93841" w:rsidRDefault="00F93841" w:rsidP="00F733C3">
      <w:pPr>
        <w:jc w:val="center"/>
        <w:rPr>
          <w:b/>
          <w:bCs/>
        </w:rPr>
      </w:pPr>
      <w:r w:rsidRPr="00F733C3">
        <w:rPr>
          <w:b/>
          <w:bCs/>
        </w:rPr>
        <w:t>Тема 5. Репетиционно – постановочные работы</w:t>
      </w:r>
    </w:p>
    <w:p w:rsidR="00F93841" w:rsidRDefault="00F93841" w:rsidP="00F733C3">
      <w:pPr>
        <w:jc w:val="center"/>
        <w:rPr>
          <w:b/>
          <w:bCs/>
        </w:rPr>
      </w:pPr>
    </w:p>
    <w:p w:rsidR="00F93841" w:rsidRPr="00F733C3" w:rsidRDefault="00F93841" w:rsidP="00F733C3">
      <w:pPr>
        <w:jc w:val="both"/>
        <w:rPr>
          <w:b/>
          <w:bCs/>
        </w:rPr>
      </w:pPr>
      <w:r w:rsidRPr="00F733C3">
        <w:rPr>
          <w:b/>
          <w:bCs/>
        </w:rPr>
        <w:t>5.1. Основные этапы работы над театральным действием .</w:t>
      </w:r>
    </w:p>
    <w:p w:rsidR="00F93841" w:rsidRDefault="00F93841" w:rsidP="00F733C3">
      <w:pPr>
        <w:jc w:val="both"/>
      </w:pPr>
      <w:r>
        <w:t xml:space="preserve"> Особенности театральных постановок. Их виды и жанры. Понятие «мизансцена». Мизансцена как часть театрального действия. Виды и примеры мизансцен. </w:t>
      </w:r>
    </w:p>
    <w:p w:rsidR="00F93841" w:rsidRDefault="00F93841" w:rsidP="00F733C3">
      <w:pPr>
        <w:jc w:val="both"/>
      </w:pPr>
      <w:r>
        <w:t xml:space="preserve">Практические занятия: </w:t>
      </w:r>
    </w:p>
    <w:p w:rsidR="00F93841" w:rsidRDefault="00F93841" w:rsidP="00F733C3">
      <w:pPr>
        <w:jc w:val="both"/>
      </w:pPr>
      <w:r>
        <w:t xml:space="preserve">1. Предварительный разбор произведения для постановки. Первоначальное знакомство с творчеством автора произведения, определение жанра произведения. </w:t>
      </w:r>
    </w:p>
    <w:p w:rsidR="00F93841" w:rsidRDefault="00F93841" w:rsidP="00F733C3">
      <w:pPr>
        <w:jc w:val="both"/>
      </w:pPr>
      <w:r>
        <w:t xml:space="preserve">2. Определение главных событий постановки. </w:t>
      </w:r>
    </w:p>
    <w:p w:rsidR="00F93841" w:rsidRDefault="00F93841" w:rsidP="00F733C3">
      <w:pPr>
        <w:jc w:val="both"/>
      </w:pPr>
      <w:r>
        <w:t xml:space="preserve">3. Работа над отдельными эпизодами и сценами. </w:t>
      </w:r>
    </w:p>
    <w:p w:rsidR="00F93841" w:rsidRDefault="00F93841" w:rsidP="00F733C3">
      <w:pPr>
        <w:jc w:val="both"/>
      </w:pPr>
      <w:r>
        <w:t xml:space="preserve">4. Работа над отдельными картинами и постановкой в целом с включением всех компонентов театрального действия. Уточнение мизансцен. </w:t>
      </w:r>
    </w:p>
    <w:p w:rsidR="00F93841" w:rsidRDefault="00F93841" w:rsidP="00F733C3">
      <w:pPr>
        <w:jc w:val="both"/>
      </w:pPr>
      <w:r>
        <w:t xml:space="preserve">5. Выпуск и показ постановки. </w:t>
      </w:r>
    </w:p>
    <w:p w:rsidR="00F93841" w:rsidRDefault="00F93841" w:rsidP="00F733C3">
      <w:pPr>
        <w:jc w:val="both"/>
      </w:pPr>
      <w:r>
        <w:t>6. Обсуждение постановки с активом кружка, обмен впечатлениями, обсуждение достоинств и недостатков.</w:t>
      </w:r>
    </w:p>
    <w:p w:rsidR="00F93841" w:rsidRDefault="00F93841" w:rsidP="00F733C3">
      <w:pPr>
        <w:jc w:val="both"/>
      </w:pPr>
    </w:p>
    <w:p w:rsidR="00F93841" w:rsidRDefault="00F93841" w:rsidP="0033420D">
      <w:pPr>
        <w:jc w:val="center"/>
        <w:rPr>
          <w:b/>
          <w:bCs/>
        </w:rPr>
      </w:pPr>
      <w:r w:rsidRPr="0033420D">
        <w:rPr>
          <w:b/>
          <w:bCs/>
        </w:rPr>
        <w:t>Тема 6. Концертная деятельность</w:t>
      </w:r>
    </w:p>
    <w:p w:rsidR="00F93841" w:rsidRDefault="00F93841" w:rsidP="0033420D">
      <w:pPr>
        <w:jc w:val="center"/>
        <w:rPr>
          <w:b/>
          <w:bCs/>
        </w:rPr>
      </w:pPr>
    </w:p>
    <w:p w:rsidR="00F93841" w:rsidRDefault="00F93841" w:rsidP="0033420D">
      <w:pPr>
        <w:jc w:val="both"/>
      </w:pPr>
      <w:r>
        <w:t>Практические занятия. После второго года занятий в кружке учащиеся вместе с руководителем должны подготовить и показать четыре номера (театральные постановки, танец, пластический этюд)- по выбору педагога. Номера должны отличаться более сложной постановкой в отличие от номеров первого года обучения.</w:t>
      </w:r>
    </w:p>
    <w:p w:rsidR="00F93841" w:rsidRDefault="00F93841" w:rsidP="0033420D">
      <w:pPr>
        <w:jc w:val="both"/>
      </w:pPr>
    </w:p>
    <w:p w:rsidR="00F93841" w:rsidRDefault="00F93841" w:rsidP="0033420D">
      <w:pPr>
        <w:jc w:val="center"/>
        <w:rPr>
          <w:b/>
          <w:bCs/>
        </w:rPr>
      </w:pPr>
      <w:r w:rsidRPr="0033420D">
        <w:rPr>
          <w:b/>
          <w:bCs/>
        </w:rPr>
        <w:t>Тема 7. Итоговое занятие</w:t>
      </w:r>
    </w:p>
    <w:p w:rsidR="00F93841" w:rsidRDefault="00F93841" w:rsidP="0033420D">
      <w:pPr>
        <w:jc w:val="center"/>
        <w:rPr>
          <w:b/>
          <w:bCs/>
        </w:rPr>
      </w:pPr>
    </w:p>
    <w:p w:rsidR="00F93841" w:rsidRDefault="00F93841" w:rsidP="0033420D">
      <w:pPr>
        <w:jc w:val="both"/>
      </w:pPr>
      <w:r>
        <w:t>Заключительная беседа руководителя с разбором работы каждого участника кружка. Перспектива работы кружка на следующий учебный год.</w:t>
      </w:r>
    </w:p>
    <w:p w:rsidR="00F93841" w:rsidRDefault="00F93841" w:rsidP="0033420D">
      <w:pPr>
        <w:jc w:val="both"/>
      </w:pPr>
    </w:p>
    <w:p w:rsidR="00F93841" w:rsidRDefault="00F93841" w:rsidP="0033420D">
      <w:pPr>
        <w:jc w:val="center"/>
      </w:pPr>
    </w:p>
    <w:p w:rsidR="00F93841" w:rsidRDefault="00F93841" w:rsidP="0033420D">
      <w:pPr>
        <w:jc w:val="center"/>
        <w:rPr>
          <w:b/>
          <w:bCs/>
          <w:u w:val="single"/>
        </w:rPr>
      </w:pPr>
      <w:r w:rsidRPr="0033420D">
        <w:rPr>
          <w:b/>
          <w:bCs/>
          <w:u w:val="single"/>
        </w:rPr>
        <w:t>Третий год обучения</w:t>
      </w:r>
    </w:p>
    <w:p w:rsidR="00F93841" w:rsidRDefault="00F93841" w:rsidP="0033420D">
      <w:pPr>
        <w:jc w:val="center"/>
        <w:rPr>
          <w:b/>
          <w:bCs/>
          <w:u w:val="single"/>
        </w:rPr>
      </w:pPr>
    </w:p>
    <w:p w:rsidR="00F93841" w:rsidRPr="0033420D" w:rsidRDefault="00F93841" w:rsidP="0033420D">
      <w:pPr>
        <w:jc w:val="center"/>
        <w:rPr>
          <w:b/>
          <w:bCs/>
        </w:rPr>
      </w:pPr>
      <w:r w:rsidRPr="0033420D">
        <w:rPr>
          <w:b/>
          <w:bCs/>
        </w:rPr>
        <w:t xml:space="preserve">Тема 1. Вводное занятие. </w:t>
      </w:r>
    </w:p>
    <w:p w:rsidR="00F93841" w:rsidRDefault="00F93841" w:rsidP="0033420D">
      <w:pPr>
        <w:jc w:val="both"/>
      </w:pPr>
      <w:r>
        <w:t>Беседа с учащимися о задачах кружка на данный учебный год.</w:t>
      </w:r>
    </w:p>
    <w:p w:rsidR="00F93841" w:rsidRPr="0033420D" w:rsidRDefault="00F93841" w:rsidP="0033420D">
      <w:pPr>
        <w:jc w:val="center"/>
        <w:rPr>
          <w:b/>
          <w:bCs/>
        </w:rPr>
      </w:pPr>
      <w:r w:rsidRPr="0033420D">
        <w:rPr>
          <w:b/>
          <w:bCs/>
        </w:rPr>
        <w:t>Тема 2. Основы сценической речи.</w:t>
      </w:r>
    </w:p>
    <w:p w:rsidR="00F93841" w:rsidRPr="0033420D" w:rsidRDefault="00F93841" w:rsidP="0033420D">
      <w:pPr>
        <w:rPr>
          <w:b/>
          <w:bCs/>
        </w:rPr>
      </w:pPr>
      <w:r w:rsidRPr="0033420D">
        <w:rPr>
          <w:b/>
          <w:bCs/>
        </w:rPr>
        <w:t xml:space="preserve"> 2.1. Дыхание и голос. </w:t>
      </w:r>
    </w:p>
    <w:p w:rsidR="00F93841" w:rsidRDefault="00F93841" w:rsidP="000F4B34">
      <w:r>
        <w:t>Практические занятия – голосо - речевой тренинг:</w:t>
      </w:r>
    </w:p>
    <w:p w:rsidR="00F93841" w:rsidRDefault="00F93841" w:rsidP="0033420D">
      <w:pPr>
        <w:jc w:val="both"/>
      </w:pPr>
      <w:r>
        <w:t xml:space="preserve"> 1. Комплекс упражнений на беззвучном и звучащем выдохе («Жуки», «Самолет» и т.д.). </w:t>
      </w:r>
    </w:p>
    <w:p w:rsidR="00F93841" w:rsidRDefault="00F93841" w:rsidP="0033420D">
      <w:pPr>
        <w:jc w:val="both"/>
      </w:pPr>
      <w:r>
        <w:t xml:space="preserve">2. Комплекс упражнений (по стихотворным строчкам и текстам пословиц и поговорок) на повышение каждой строчки текста (по полутонам напевным способом). </w:t>
      </w:r>
    </w:p>
    <w:p w:rsidR="00F93841" w:rsidRDefault="00F93841" w:rsidP="0033420D">
      <w:pPr>
        <w:jc w:val="both"/>
      </w:pPr>
      <w:r>
        <w:t xml:space="preserve">3. Самомассаж мышц, участвующих в процессе дыхания </w:t>
      </w:r>
    </w:p>
    <w:p w:rsidR="00F93841" w:rsidRPr="0033420D" w:rsidRDefault="00F93841" w:rsidP="0033420D">
      <w:pPr>
        <w:jc w:val="both"/>
        <w:rPr>
          <w:b/>
          <w:bCs/>
        </w:rPr>
      </w:pPr>
      <w:r w:rsidRPr="0033420D">
        <w:rPr>
          <w:b/>
          <w:bCs/>
        </w:rPr>
        <w:t>2.2. Дикция .</w:t>
      </w:r>
    </w:p>
    <w:p w:rsidR="00F93841" w:rsidRDefault="00F93841" w:rsidP="0033420D">
      <w:pPr>
        <w:jc w:val="both"/>
      </w:pPr>
      <w:r>
        <w:t xml:space="preserve"> Практические занятия: Артикуляционная гимнастика. Освоение четкости и ясности произношения на материале стихотворений и сказок, где в предложениях встречаются труднопроизносимые сочетания звуков. </w:t>
      </w:r>
    </w:p>
    <w:p w:rsidR="00F93841" w:rsidRDefault="00F93841" w:rsidP="0033420D">
      <w:pPr>
        <w:jc w:val="both"/>
      </w:pPr>
      <w:r w:rsidRPr="0033420D">
        <w:rPr>
          <w:b/>
          <w:bCs/>
        </w:rPr>
        <w:t>2.3. Орфоэпия.</w:t>
      </w:r>
    </w:p>
    <w:p w:rsidR="00F93841" w:rsidRDefault="00F93841" w:rsidP="0033420D">
      <w:pPr>
        <w:jc w:val="both"/>
      </w:pPr>
      <w:r>
        <w:t>Основные орфоэпические правила.</w:t>
      </w:r>
    </w:p>
    <w:p w:rsidR="00F93841" w:rsidRDefault="00F93841" w:rsidP="0033420D">
      <w:pPr>
        <w:jc w:val="both"/>
      </w:pPr>
      <w:r>
        <w:t xml:space="preserve"> Практические занятия: Урок – зачет по теме «основные орфоэпические правила». Комплекс упражнений на звукоподражание («Совушка», «Попробуй, испугай!» и т.д.).</w:t>
      </w:r>
    </w:p>
    <w:p w:rsidR="00F93841" w:rsidRDefault="00F93841" w:rsidP="0033420D">
      <w:pPr>
        <w:jc w:val="both"/>
      </w:pPr>
      <w:r w:rsidRPr="0033420D">
        <w:rPr>
          <w:b/>
          <w:bCs/>
        </w:rPr>
        <w:t xml:space="preserve"> 2.4. Работа над текстом.</w:t>
      </w:r>
    </w:p>
    <w:p w:rsidR="00F93841" w:rsidRDefault="00F93841" w:rsidP="0033420D">
      <w:pPr>
        <w:jc w:val="both"/>
      </w:pPr>
      <w:r>
        <w:t xml:space="preserve"> 2.4.1. Этапы работы чтеца над художественным произведением. Практическое занятие - самостоятельная работа над текстом. </w:t>
      </w:r>
    </w:p>
    <w:p w:rsidR="00F93841" w:rsidRDefault="00F93841" w:rsidP="0033420D">
      <w:pPr>
        <w:jc w:val="both"/>
      </w:pPr>
      <w:r>
        <w:t xml:space="preserve">2.4.2. Комплекс упражнений на упорядочение темпа речи, воспитание логического мышления, внимания («Кукушка и кукушата», «Мячикихлопушки» и т.д.). </w:t>
      </w:r>
    </w:p>
    <w:p w:rsidR="00F93841" w:rsidRDefault="00F93841" w:rsidP="0033420D">
      <w:pPr>
        <w:jc w:val="both"/>
      </w:pPr>
      <w:r>
        <w:t>2.4.3. Чтение и разбор басен русских писателей (И. Крылов, С. Михалков и др.). Знакомство с произведениями художественной литературы. Практическое занятие – инсценировка стихотворений.</w:t>
      </w:r>
    </w:p>
    <w:p w:rsidR="00F93841" w:rsidRDefault="00F93841" w:rsidP="0033420D">
      <w:pPr>
        <w:jc w:val="center"/>
      </w:pPr>
    </w:p>
    <w:p w:rsidR="00F93841" w:rsidRDefault="00F93841" w:rsidP="0033420D">
      <w:pPr>
        <w:jc w:val="center"/>
        <w:rPr>
          <w:b/>
          <w:bCs/>
        </w:rPr>
      </w:pPr>
      <w:r w:rsidRPr="0033420D">
        <w:rPr>
          <w:b/>
          <w:bCs/>
        </w:rPr>
        <w:t>Тема 3. Актерское мастерство и основы сценической грамоты</w:t>
      </w:r>
    </w:p>
    <w:p w:rsidR="00F93841" w:rsidRPr="0033420D" w:rsidRDefault="00F93841" w:rsidP="0033420D">
      <w:pPr>
        <w:jc w:val="both"/>
        <w:rPr>
          <w:b/>
          <w:bCs/>
        </w:rPr>
      </w:pPr>
      <w:r w:rsidRPr="0033420D">
        <w:rPr>
          <w:b/>
          <w:bCs/>
        </w:rPr>
        <w:t xml:space="preserve">3.1. Сценическое воображение. </w:t>
      </w:r>
    </w:p>
    <w:p w:rsidR="00F93841" w:rsidRDefault="00F93841" w:rsidP="0033420D">
      <w:pPr>
        <w:jc w:val="both"/>
      </w:pPr>
      <w:r>
        <w:t xml:space="preserve">Понятие о воображении. Виды воображения: активное и творческое воображение. Особенности сценического воображения. </w:t>
      </w:r>
    </w:p>
    <w:p w:rsidR="00F93841" w:rsidRDefault="00F93841" w:rsidP="0033420D">
      <w:pPr>
        <w:jc w:val="both"/>
      </w:pPr>
      <w:r>
        <w:t>Практические занятия:</w:t>
      </w:r>
    </w:p>
    <w:p w:rsidR="00F93841" w:rsidRDefault="00F93841" w:rsidP="0033420D">
      <w:pPr>
        <w:jc w:val="both"/>
      </w:pPr>
      <w:r>
        <w:t xml:space="preserve"> 1. Комплекс упражнений на умение относиться к условному как к безусловному, к правде как к неправде (например, чем может быть стул? – печкой, телевизором и т.д.; табуретка может быть собачьей конурой, колючим кустарником и т.д.). </w:t>
      </w:r>
    </w:p>
    <w:p w:rsidR="00F93841" w:rsidRDefault="00F93841" w:rsidP="0033420D">
      <w:pPr>
        <w:jc w:val="both"/>
      </w:pPr>
      <w:r>
        <w:t>2. Комплекс упражнений на умение вспоминать и воображать зрительные образы, звуки («В зоопарке», «На море», «В аэропорту» и т.д.).</w:t>
      </w:r>
    </w:p>
    <w:p w:rsidR="00F93841" w:rsidRDefault="00F93841" w:rsidP="0033420D">
      <w:pPr>
        <w:jc w:val="both"/>
      </w:pPr>
      <w:r>
        <w:t xml:space="preserve"> 3. Комплекс упражнений на умение оправдывать свое поведение на сцене той или иной нафантазированной причиной (например, прячусь в комнате - оправдай - почему? от кого?; закрываю дверь - почему? как? и т.д.). </w:t>
      </w:r>
    </w:p>
    <w:p w:rsidR="00F93841" w:rsidRDefault="00F93841" w:rsidP="0033420D">
      <w:pPr>
        <w:jc w:val="both"/>
      </w:pPr>
      <w:r>
        <w:t xml:space="preserve">4. Комплекс игр для развития воображения («Шарады», «Скульптуры» и т.д.). </w:t>
      </w:r>
    </w:p>
    <w:p w:rsidR="00F93841" w:rsidRDefault="00F93841" w:rsidP="0033420D">
      <w:pPr>
        <w:jc w:val="both"/>
      </w:pPr>
      <w:r>
        <w:t xml:space="preserve">5. Этюды на изменение ритма действия в зависимости от изменения обстоятельств («В ожидании поезда», «Долгожданная встреча» и т.д.). </w:t>
      </w:r>
    </w:p>
    <w:p w:rsidR="00F93841" w:rsidRDefault="00F93841" w:rsidP="0033420D">
      <w:pPr>
        <w:jc w:val="both"/>
      </w:pPr>
      <w:r>
        <w:t xml:space="preserve">6. Этюды, требующие быстрых и острых оценок, активной работы воображения, быстрого и яркого эмоционального отклика (например, ловлю рыбу – клюёт; наливаю чай в стакан, кладу сахар, пью – оказывается, положил соль; кошу траву – задеваю гнездо с птенцом и т.д.). </w:t>
      </w:r>
    </w:p>
    <w:p w:rsidR="00F93841" w:rsidRPr="0033420D" w:rsidRDefault="00F93841" w:rsidP="0033420D">
      <w:pPr>
        <w:jc w:val="both"/>
        <w:rPr>
          <w:b/>
          <w:bCs/>
        </w:rPr>
      </w:pPr>
      <w:r w:rsidRPr="0033420D">
        <w:rPr>
          <w:b/>
          <w:bCs/>
        </w:rPr>
        <w:t>3.2. Сценическое общение.</w:t>
      </w:r>
    </w:p>
    <w:p w:rsidR="00F93841" w:rsidRDefault="00F93841" w:rsidP="0033420D">
      <w:pPr>
        <w:jc w:val="both"/>
      </w:pPr>
      <w:r>
        <w:t xml:space="preserve"> Понятие «общение». Отличие сценического общения от обычного общения в жизни.</w:t>
      </w:r>
    </w:p>
    <w:p w:rsidR="00F93841" w:rsidRDefault="00F93841" w:rsidP="0033420D">
      <w:pPr>
        <w:jc w:val="both"/>
      </w:pPr>
      <w:r>
        <w:t xml:space="preserve"> Практические занятия: </w:t>
      </w:r>
    </w:p>
    <w:p w:rsidR="00F93841" w:rsidRDefault="00F93841" w:rsidP="0033420D">
      <w:pPr>
        <w:jc w:val="both"/>
      </w:pPr>
      <w:r>
        <w:t>1. Групповые игры, упражнения и этюды на простейшие виды общения без слов («Повтори», «Зеркало», «Пойми меня», «Глухие телефоны» и т.д.).</w:t>
      </w:r>
    </w:p>
    <w:p w:rsidR="00F93841" w:rsidRDefault="00F93841" w:rsidP="0033420D">
      <w:pPr>
        <w:jc w:val="both"/>
      </w:pPr>
      <w:r>
        <w:t xml:space="preserve"> 2. Выбор сюжетов, требующих более сложной психологической мотивировки («Встреча разведчиков в тылу врага» и т.д.). </w:t>
      </w:r>
    </w:p>
    <w:p w:rsidR="00F93841" w:rsidRDefault="00F93841" w:rsidP="0033420D">
      <w:pPr>
        <w:jc w:val="both"/>
      </w:pPr>
      <w:r>
        <w:t xml:space="preserve">3. Комплекс упражнений и этюдов, требующих целенаправленного воздействия словом (например, попросить у незнакомого человека монету для телефона – автомата; остановить человека, который идет и не видит, что открыт люк и т.д.). </w:t>
      </w:r>
    </w:p>
    <w:p w:rsidR="00F93841" w:rsidRDefault="00F93841" w:rsidP="0033420D">
      <w:pPr>
        <w:jc w:val="both"/>
      </w:pPr>
      <w:r>
        <w:t>4. Этюды на умение слушать партнера и добиваться воздействия своих слов на него – краткий диалог (например, «Ты? – (в смысле) – «Вот приятная встреча!»; или сказать «Здравствуй, Пётр!» по-разному: радостно, заискивающе, зло, осуждающе и т.д.).</w:t>
      </w:r>
    </w:p>
    <w:p w:rsidR="00F93841" w:rsidRDefault="00F93841" w:rsidP="0033420D">
      <w:pPr>
        <w:jc w:val="both"/>
      </w:pPr>
      <w:r>
        <w:t xml:space="preserve"> 5. Комплекс упражнений и этюдов с более развернутым текстом на развитие образных представлений – видений (например, рассказать о дороге в школу из дома для того, чтобы убедить ребят прогуляться вместе; удивить друзей рассказом о необыкновенной встрече и т.д.).</w:t>
      </w:r>
    </w:p>
    <w:p w:rsidR="00F93841" w:rsidRDefault="00F93841" w:rsidP="0033420D">
      <w:pPr>
        <w:jc w:val="both"/>
      </w:pPr>
      <w:r>
        <w:t xml:space="preserve"> 6. Групповые этюды на сюжеты известных литературных произведений (например, «Буратино», «Лев и собачка», «Королевство кривых зеркал» и т.д.).</w:t>
      </w:r>
    </w:p>
    <w:p w:rsidR="00F93841" w:rsidRDefault="00F93841" w:rsidP="0033420D">
      <w:pPr>
        <w:jc w:val="center"/>
      </w:pPr>
    </w:p>
    <w:p w:rsidR="00F93841" w:rsidRDefault="00F93841" w:rsidP="0033420D">
      <w:pPr>
        <w:jc w:val="center"/>
        <w:rPr>
          <w:b/>
          <w:bCs/>
        </w:rPr>
      </w:pPr>
      <w:r w:rsidRPr="0033420D">
        <w:rPr>
          <w:b/>
          <w:bCs/>
        </w:rPr>
        <w:t>Тема 4. Ритмопластика</w:t>
      </w:r>
    </w:p>
    <w:p w:rsidR="00F93841" w:rsidRPr="0033420D" w:rsidRDefault="00F93841" w:rsidP="0033420D">
      <w:pPr>
        <w:jc w:val="both"/>
        <w:rPr>
          <w:b/>
          <w:bCs/>
        </w:rPr>
      </w:pPr>
      <w:r w:rsidRPr="0033420D">
        <w:rPr>
          <w:b/>
          <w:bCs/>
        </w:rPr>
        <w:t>4.1. Пластика.</w:t>
      </w:r>
    </w:p>
    <w:p w:rsidR="00F93841" w:rsidRDefault="00F93841" w:rsidP="0033420D">
      <w:pPr>
        <w:jc w:val="both"/>
      </w:pPr>
      <w:r>
        <w:t xml:space="preserve"> Основные сценические приемы, техника их исполнения.</w:t>
      </w:r>
    </w:p>
    <w:p w:rsidR="00F93841" w:rsidRDefault="00F93841" w:rsidP="0033420D">
      <w:pPr>
        <w:jc w:val="both"/>
      </w:pPr>
      <w:r>
        <w:t xml:space="preserve"> Практические занятия: </w:t>
      </w:r>
    </w:p>
    <w:p w:rsidR="00F93841" w:rsidRDefault="00F93841" w:rsidP="0033420D">
      <w:pPr>
        <w:jc w:val="both"/>
      </w:pPr>
      <w:r>
        <w:t>1. Комплекс основных сценических приемов (падения, поклоны, сценические бои и т.д.).</w:t>
      </w:r>
    </w:p>
    <w:p w:rsidR="00F93841" w:rsidRDefault="00F93841" w:rsidP="0033420D">
      <w:pPr>
        <w:jc w:val="both"/>
      </w:pPr>
      <w:r>
        <w:t xml:space="preserve"> 2. Комплекс упражнений для пластичности рук («Малярная кисть», «Голуби» и т.д.). </w:t>
      </w:r>
    </w:p>
    <w:p w:rsidR="00F93841" w:rsidRDefault="00F93841" w:rsidP="0033420D">
      <w:pPr>
        <w:jc w:val="both"/>
      </w:pPr>
      <w:r>
        <w:t xml:space="preserve">3. Пантомимический тренинг («Мертвая точка», «Стена», «Палка о двух концах» и т.д.). </w:t>
      </w:r>
    </w:p>
    <w:p w:rsidR="00F93841" w:rsidRDefault="00F93841" w:rsidP="0033420D">
      <w:pPr>
        <w:jc w:val="both"/>
      </w:pPr>
      <w:r>
        <w:t xml:space="preserve">4. Комплекс упражнений для пластичности тела (работа над походкой, пластические этюды и т.д.). </w:t>
      </w:r>
    </w:p>
    <w:p w:rsidR="00F93841" w:rsidRDefault="00F93841" w:rsidP="0033420D">
      <w:pPr>
        <w:jc w:val="both"/>
      </w:pPr>
      <w:r w:rsidRPr="0033420D">
        <w:rPr>
          <w:b/>
          <w:bCs/>
        </w:rPr>
        <w:t>4.2. Танцевальная азбука</w:t>
      </w:r>
      <w:r>
        <w:t xml:space="preserve">. </w:t>
      </w:r>
    </w:p>
    <w:p w:rsidR="00F93841" w:rsidRDefault="00F93841" w:rsidP="0033420D">
      <w:pPr>
        <w:jc w:val="both"/>
      </w:pPr>
      <w:r>
        <w:t>Танцы народов мира. Современное танцевальное искусство (занятие рекомендуется проводить с использованием видеоматериалов).</w:t>
      </w:r>
    </w:p>
    <w:p w:rsidR="00F93841" w:rsidRDefault="00F93841" w:rsidP="0033420D">
      <w:pPr>
        <w:jc w:val="both"/>
      </w:pPr>
      <w:r>
        <w:t xml:space="preserve"> Практические упражнения: </w:t>
      </w:r>
    </w:p>
    <w:p w:rsidR="00F93841" w:rsidRDefault="00F93841" w:rsidP="0033420D">
      <w:pPr>
        <w:jc w:val="both"/>
      </w:pPr>
      <w:r>
        <w:t xml:space="preserve">1. Комплекс упражнений на постановку корпуса, позиции ног, положения рук (у шведской стенки). </w:t>
      </w:r>
    </w:p>
    <w:p w:rsidR="00F93841" w:rsidRDefault="00F93841" w:rsidP="0033420D">
      <w:pPr>
        <w:jc w:val="both"/>
      </w:pPr>
      <w:r>
        <w:t xml:space="preserve">2. Комплекс основных танцевальных движений: </w:t>
      </w:r>
    </w:p>
    <w:p w:rsidR="00F93841" w:rsidRDefault="00F93841" w:rsidP="0033420D">
      <w:pPr>
        <w:jc w:val="both"/>
      </w:pPr>
      <w:r>
        <w:t>а) шаг вперед – назад</w:t>
      </w:r>
    </w:p>
    <w:p w:rsidR="00F93841" w:rsidRDefault="00F93841" w:rsidP="0033420D">
      <w:pPr>
        <w:jc w:val="both"/>
      </w:pPr>
      <w:r>
        <w:t xml:space="preserve"> б) легкий бег </w:t>
      </w:r>
    </w:p>
    <w:p w:rsidR="00F93841" w:rsidRDefault="00F93841" w:rsidP="0033420D">
      <w:pPr>
        <w:jc w:val="both"/>
      </w:pPr>
      <w:r>
        <w:t>в) шаг с подскоком</w:t>
      </w:r>
    </w:p>
    <w:p w:rsidR="00F93841" w:rsidRDefault="00F93841" w:rsidP="0033420D">
      <w:pPr>
        <w:jc w:val="both"/>
      </w:pPr>
      <w:r>
        <w:t xml:space="preserve"> г) боковой галоп </w:t>
      </w:r>
    </w:p>
    <w:p w:rsidR="00F93841" w:rsidRDefault="00F93841" w:rsidP="0033420D">
      <w:pPr>
        <w:jc w:val="both"/>
      </w:pPr>
      <w:r>
        <w:t xml:space="preserve">д) шаг польки </w:t>
      </w:r>
    </w:p>
    <w:p w:rsidR="00F93841" w:rsidRDefault="00F93841" w:rsidP="0033420D">
      <w:pPr>
        <w:jc w:val="both"/>
      </w:pPr>
      <w:r>
        <w:t xml:space="preserve">е) шаги вальса </w:t>
      </w:r>
    </w:p>
    <w:p w:rsidR="00F93841" w:rsidRDefault="00F93841" w:rsidP="0033420D">
      <w:pPr>
        <w:jc w:val="both"/>
      </w:pPr>
      <w:r>
        <w:t xml:space="preserve">3. Комплекс простых движений и элементов современных танцев: </w:t>
      </w:r>
    </w:p>
    <w:p w:rsidR="00F93841" w:rsidRDefault="00F93841" w:rsidP="0033420D">
      <w:pPr>
        <w:jc w:val="both"/>
      </w:pPr>
      <w:r>
        <w:t>а) элементы «макарены»</w:t>
      </w:r>
    </w:p>
    <w:p w:rsidR="00F93841" w:rsidRDefault="00F93841" w:rsidP="0033420D">
      <w:pPr>
        <w:jc w:val="both"/>
      </w:pPr>
      <w:r>
        <w:t xml:space="preserve"> б) элементы «ламбады» </w:t>
      </w:r>
    </w:p>
    <w:p w:rsidR="00F93841" w:rsidRDefault="00F93841" w:rsidP="0033420D">
      <w:pPr>
        <w:jc w:val="both"/>
      </w:pPr>
      <w:r>
        <w:t>в) шаговые движения</w:t>
      </w:r>
    </w:p>
    <w:p w:rsidR="00F93841" w:rsidRDefault="00F93841" w:rsidP="0033420D">
      <w:pPr>
        <w:jc w:val="both"/>
      </w:pPr>
      <w:r>
        <w:t xml:space="preserve"> г) прыжки</w:t>
      </w:r>
    </w:p>
    <w:p w:rsidR="00F93841" w:rsidRDefault="00F93841" w:rsidP="0033420D">
      <w:pPr>
        <w:jc w:val="both"/>
      </w:pPr>
      <w:r>
        <w:t xml:space="preserve"> д) вращательные движения корпусом </w:t>
      </w:r>
    </w:p>
    <w:p w:rsidR="00F93841" w:rsidRDefault="00F93841" w:rsidP="0033420D">
      <w:pPr>
        <w:jc w:val="both"/>
      </w:pPr>
      <w:r>
        <w:t xml:space="preserve">е) элементы хип - хопа, брейк-данса </w:t>
      </w:r>
    </w:p>
    <w:p w:rsidR="00F93841" w:rsidRDefault="00F93841" w:rsidP="0033420D">
      <w:pPr>
        <w:jc w:val="both"/>
      </w:pPr>
      <w:r>
        <w:t>ж) элементы танцевальной аэробики и т.д.</w:t>
      </w:r>
    </w:p>
    <w:p w:rsidR="00F93841" w:rsidRPr="000F4B34" w:rsidRDefault="00F93841" w:rsidP="000F4B34">
      <w:pPr>
        <w:jc w:val="center"/>
        <w:rPr>
          <w:b/>
          <w:bCs/>
        </w:rPr>
      </w:pPr>
    </w:p>
    <w:p w:rsidR="00F93841" w:rsidRDefault="00F93841" w:rsidP="000F4B34">
      <w:pPr>
        <w:jc w:val="center"/>
        <w:rPr>
          <w:b/>
          <w:bCs/>
        </w:rPr>
      </w:pPr>
      <w:r w:rsidRPr="000F4B34">
        <w:rPr>
          <w:b/>
          <w:bCs/>
        </w:rPr>
        <w:t>Тема 5. Репе</w:t>
      </w:r>
      <w:r>
        <w:rPr>
          <w:b/>
          <w:bCs/>
        </w:rPr>
        <w:t>тиционно – постановочные работы</w:t>
      </w:r>
    </w:p>
    <w:p w:rsidR="00F93841" w:rsidRPr="000F4B34" w:rsidRDefault="00F93841" w:rsidP="000F4B34">
      <w:pPr>
        <w:jc w:val="center"/>
        <w:rPr>
          <w:b/>
          <w:bCs/>
        </w:rPr>
      </w:pPr>
    </w:p>
    <w:p w:rsidR="00F93841" w:rsidRPr="000F4B34" w:rsidRDefault="00F93841" w:rsidP="000F4B34">
      <w:pPr>
        <w:jc w:val="both"/>
        <w:rPr>
          <w:b/>
          <w:bCs/>
        </w:rPr>
      </w:pPr>
      <w:r w:rsidRPr="000F4B34">
        <w:rPr>
          <w:b/>
          <w:bCs/>
        </w:rPr>
        <w:t>5.1. Основные этапы работы над театральным действием .</w:t>
      </w:r>
    </w:p>
    <w:p w:rsidR="00F93841" w:rsidRPr="000F4B34" w:rsidRDefault="00F93841" w:rsidP="000F4B34">
      <w:pPr>
        <w:jc w:val="both"/>
        <w:rPr>
          <w:b/>
          <w:bCs/>
        </w:rPr>
      </w:pPr>
      <w:r>
        <w:t>Практические занятия. Совершенствование творческих навыков и умений, приобретенных за время работы в кружке. Усложнение постановки номеров и театральных композиций для показа в общешкольных мероприятиях.</w:t>
      </w:r>
    </w:p>
    <w:p w:rsidR="00F93841" w:rsidRDefault="00F93841" w:rsidP="0033420D">
      <w:pPr>
        <w:jc w:val="both"/>
      </w:pPr>
    </w:p>
    <w:p w:rsidR="00F93841" w:rsidRDefault="00F93841" w:rsidP="0033420D">
      <w:pPr>
        <w:jc w:val="center"/>
        <w:rPr>
          <w:b/>
          <w:bCs/>
        </w:rPr>
      </w:pPr>
      <w:r w:rsidRPr="000F4B34">
        <w:rPr>
          <w:b/>
          <w:bCs/>
        </w:rPr>
        <w:t>Тема 6. Концертная деятельность</w:t>
      </w:r>
    </w:p>
    <w:p w:rsidR="00F93841" w:rsidRDefault="00F93841" w:rsidP="000F4B34">
      <w:pPr>
        <w:jc w:val="both"/>
        <w:rPr>
          <w:b/>
          <w:bCs/>
        </w:rPr>
      </w:pPr>
    </w:p>
    <w:p w:rsidR="00F93841" w:rsidRDefault="00F93841" w:rsidP="000F4B34">
      <w:pPr>
        <w:jc w:val="both"/>
      </w:pPr>
      <w:r>
        <w:t>Практические занятия. На третьем году занятий в кружке учащиеся вместе с руководителем должны подготовить и показать шесть номеров (театральных постановок, танцы, пластические этюды, стихотворные монтажи, имитации и т. д. (по выбору педагога)) различной сложности.</w:t>
      </w:r>
    </w:p>
    <w:p w:rsidR="00F93841" w:rsidRDefault="00F93841" w:rsidP="000F4B34">
      <w:pPr>
        <w:jc w:val="both"/>
      </w:pPr>
    </w:p>
    <w:p w:rsidR="00F93841" w:rsidRDefault="00F93841" w:rsidP="000F4B34">
      <w:pPr>
        <w:jc w:val="center"/>
        <w:rPr>
          <w:b/>
          <w:bCs/>
        </w:rPr>
      </w:pPr>
      <w:r w:rsidRPr="000F4B34">
        <w:rPr>
          <w:b/>
          <w:bCs/>
        </w:rPr>
        <w:t>Тема 7. Итоговое занятие</w:t>
      </w:r>
    </w:p>
    <w:p w:rsidR="00F93841" w:rsidRDefault="00F93841" w:rsidP="000F4B34">
      <w:pPr>
        <w:jc w:val="center"/>
        <w:rPr>
          <w:b/>
          <w:bCs/>
        </w:rPr>
      </w:pPr>
    </w:p>
    <w:p w:rsidR="00F93841" w:rsidRDefault="00F93841" w:rsidP="000F4B34">
      <w:pPr>
        <w:jc w:val="both"/>
      </w:pPr>
      <w:r>
        <w:t>Итоговое занятие планируется провести в форме творческого отчета – концерта участников кружка перед учащимися и педагогами школы с поощрением самых активных участников кружка. На протяжении всех трех лет занятий в кружке могут быть применены такие формы обучения, как сюжетно-игровые и конкурсные программы: - «Посвящение в кружок» (первый год обучения) - «Народный артист» (конкурс по итогам успеваемости) - «Самый – самый …» (конкурсы на самых пластичных, артистичных, послушных и т.д.).</w:t>
      </w:r>
    </w:p>
    <w:p w:rsidR="00F93841" w:rsidRDefault="00F93841" w:rsidP="000F4B34">
      <w:pPr>
        <w:jc w:val="both"/>
      </w:pPr>
    </w:p>
    <w:p w:rsidR="00F93841" w:rsidRDefault="00F93841" w:rsidP="000F4B34">
      <w:pPr>
        <w:jc w:val="both"/>
      </w:pPr>
    </w:p>
    <w:p w:rsidR="00F93841" w:rsidRDefault="00F93841" w:rsidP="000F4B34">
      <w:pPr>
        <w:jc w:val="both"/>
      </w:pPr>
    </w:p>
    <w:p w:rsidR="00F93841" w:rsidRDefault="00F93841" w:rsidP="000F4B34">
      <w:pPr>
        <w:jc w:val="both"/>
      </w:pPr>
    </w:p>
    <w:p w:rsidR="00F93841" w:rsidRDefault="00F93841" w:rsidP="000F4B34">
      <w:pPr>
        <w:jc w:val="both"/>
      </w:pPr>
    </w:p>
    <w:p w:rsidR="00F93841" w:rsidRDefault="00F93841" w:rsidP="000F4B34">
      <w:pPr>
        <w:jc w:val="both"/>
      </w:pPr>
    </w:p>
    <w:p w:rsidR="00F93841" w:rsidRDefault="00F93841" w:rsidP="000F4B34">
      <w:pPr>
        <w:jc w:val="center"/>
        <w:rPr>
          <w:b/>
          <w:bCs/>
          <w:sz w:val="28"/>
          <w:szCs w:val="28"/>
        </w:rPr>
      </w:pPr>
      <w:r>
        <w:rPr>
          <w:b/>
          <w:bCs/>
          <w:sz w:val="28"/>
          <w:szCs w:val="28"/>
        </w:rPr>
        <w:t>Ожидаемые результаты</w:t>
      </w:r>
    </w:p>
    <w:p w:rsidR="00F93841" w:rsidRPr="0040581D" w:rsidRDefault="00F93841" w:rsidP="000F4B34">
      <w:pPr>
        <w:jc w:val="center"/>
        <w:rPr>
          <w:b/>
          <w:bCs/>
          <w:sz w:val="28"/>
          <w:szCs w:val="28"/>
        </w:rPr>
      </w:pPr>
    </w:p>
    <w:p w:rsidR="00F93841" w:rsidRPr="0040581D" w:rsidRDefault="00F93841" w:rsidP="000F4B34">
      <w:pPr>
        <w:jc w:val="both"/>
        <w:rPr>
          <w:b/>
          <w:bCs/>
        </w:rPr>
      </w:pPr>
      <w:r w:rsidRPr="0040581D">
        <w:rPr>
          <w:b/>
          <w:bCs/>
        </w:rPr>
        <w:t xml:space="preserve"> После окончания первого года </w:t>
      </w:r>
      <w:r>
        <w:rPr>
          <w:b/>
          <w:bCs/>
        </w:rPr>
        <w:t>занятий в кружке учащиеся будут</w:t>
      </w:r>
    </w:p>
    <w:p w:rsidR="00F93841" w:rsidRPr="0040581D" w:rsidRDefault="00F93841" w:rsidP="000F4B34">
      <w:pPr>
        <w:jc w:val="both"/>
        <w:rPr>
          <w:i/>
          <w:iCs/>
        </w:rPr>
      </w:pPr>
      <w:r w:rsidRPr="0040581D">
        <w:rPr>
          <w:i/>
          <w:iCs/>
        </w:rPr>
        <w:t xml:space="preserve">знать: </w:t>
      </w:r>
    </w:p>
    <w:p w:rsidR="00F93841" w:rsidRDefault="00F93841" w:rsidP="000F4B34">
      <w:pPr>
        <w:jc w:val="both"/>
      </w:pPr>
      <w:r>
        <w:t>- правила поведения при занятиях любыми видами театральной деятельности;</w:t>
      </w:r>
    </w:p>
    <w:p w:rsidR="00F93841" w:rsidRDefault="00F93841" w:rsidP="000F4B34">
      <w:pPr>
        <w:jc w:val="both"/>
      </w:pPr>
      <w:r>
        <w:t xml:space="preserve"> - понятие «театр», виды театров;</w:t>
      </w:r>
    </w:p>
    <w:p w:rsidR="00F93841" w:rsidRDefault="00F93841" w:rsidP="000F4B34">
      <w:pPr>
        <w:jc w:val="both"/>
      </w:pPr>
      <w:r>
        <w:t xml:space="preserve"> - знать правила поведения зрителя, этикет в театре до, во время и после спектакля;</w:t>
      </w:r>
    </w:p>
    <w:p w:rsidR="00F93841" w:rsidRPr="0040581D" w:rsidRDefault="00F93841" w:rsidP="000F4B34">
      <w:pPr>
        <w:jc w:val="both"/>
        <w:rPr>
          <w:i/>
          <w:iCs/>
        </w:rPr>
      </w:pPr>
      <w:r w:rsidRPr="0040581D">
        <w:rPr>
          <w:i/>
          <w:iCs/>
        </w:rPr>
        <w:t xml:space="preserve"> уметь:</w:t>
      </w:r>
    </w:p>
    <w:p w:rsidR="00F93841" w:rsidRDefault="00F93841" w:rsidP="000F4B34">
      <w:pPr>
        <w:jc w:val="both"/>
      </w:pPr>
      <w:r>
        <w:t xml:space="preserve"> - выполнять простейшие упражнения по актерскому мастерству; </w:t>
      </w:r>
    </w:p>
    <w:p w:rsidR="00F93841" w:rsidRDefault="00F93841" w:rsidP="000F4B34">
      <w:pPr>
        <w:jc w:val="both"/>
      </w:pPr>
      <w:r>
        <w:t>- выполнять разминку, подготовить свое тело к работе под руководством педагога;</w:t>
      </w:r>
    </w:p>
    <w:p w:rsidR="00F93841" w:rsidRDefault="00F93841" w:rsidP="000F4B34">
      <w:pPr>
        <w:jc w:val="both"/>
      </w:pPr>
      <w:r>
        <w:t xml:space="preserve"> - выполнять артикуляционную и дыхательную гимнастику под руководством педагога.</w:t>
      </w:r>
    </w:p>
    <w:p w:rsidR="00F93841" w:rsidRPr="0040581D" w:rsidRDefault="00F93841" w:rsidP="000F4B34">
      <w:pPr>
        <w:jc w:val="both"/>
        <w:rPr>
          <w:i/>
          <w:iCs/>
        </w:rPr>
      </w:pPr>
      <w:r w:rsidRPr="0040581D">
        <w:rPr>
          <w:i/>
          <w:iCs/>
        </w:rPr>
        <w:t xml:space="preserve">навыки: </w:t>
      </w:r>
    </w:p>
    <w:p w:rsidR="00F93841" w:rsidRDefault="00F93841" w:rsidP="000F4B34">
      <w:pPr>
        <w:jc w:val="both"/>
      </w:pPr>
      <w:r>
        <w:t>- выполнять упражнения актерского тренинга на внимание, память и фантазию в присутствии постороннего человека;</w:t>
      </w:r>
    </w:p>
    <w:p w:rsidR="00F93841" w:rsidRDefault="00F93841" w:rsidP="000F4B34">
      <w:pPr>
        <w:jc w:val="both"/>
      </w:pPr>
      <w:r>
        <w:t xml:space="preserve"> - преодолевать страх перед публичным выступлением. </w:t>
      </w:r>
    </w:p>
    <w:p w:rsidR="00F93841" w:rsidRPr="0040581D" w:rsidRDefault="00F93841" w:rsidP="000F4B34">
      <w:pPr>
        <w:jc w:val="both"/>
        <w:rPr>
          <w:b/>
          <w:bCs/>
        </w:rPr>
      </w:pPr>
      <w:r w:rsidRPr="0040581D">
        <w:rPr>
          <w:b/>
          <w:bCs/>
        </w:rPr>
        <w:t>После окончания второго года</w:t>
      </w:r>
      <w:r>
        <w:rPr>
          <w:b/>
          <w:bCs/>
        </w:rPr>
        <w:t xml:space="preserve"> занятий участники кружка будут</w:t>
      </w:r>
    </w:p>
    <w:p w:rsidR="00F93841" w:rsidRPr="0040581D" w:rsidRDefault="00F93841" w:rsidP="000F4B34">
      <w:pPr>
        <w:jc w:val="both"/>
        <w:rPr>
          <w:i/>
          <w:iCs/>
        </w:rPr>
      </w:pPr>
      <w:r w:rsidRPr="0040581D">
        <w:rPr>
          <w:i/>
          <w:iCs/>
        </w:rPr>
        <w:t xml:space="preserve">знать: </w:t>
      </w:r>
    </w:p>
    <w:p w:rsidR="00F93841" w:rsidRDefault="00F93841" w:rsidP="000F4B34">
      <w:pPr>
        <w:jc w:val="both"/>
      </w:pPr>
      <w:r>
        <w:t>- понятие «танец», основные танцевальные направления.</w:t>
      </w:r>
    </w:p>
    <w:p w:rsidR="00F93841" w:rsidRDefault="00F93841" w:rsidP="000F4B34">
      <w:pPr>
        <w:jc w:val="both"/>
      </w:pPr>
      <w:r>
        <w:t xml:space="preserve"> - простые элементы русских народных танцев и плясок. </w:t>
      </w:r>
    </w:p>
    <w:p w:rsidR="00F93841" w:rsidRPr="0040581D" w:rsidRDefault="00F93841" w:rsidP="000F4B34">
      <w:pPr>
        <w:jc w:val="both"/>
        <w:rPr>
          <w:i/>
          <w:iCs/>
        </w:rPr>
      </w:pPr>
      <w:r w:rsidRPr="0040581D">
        <w:rPr>
          <w:i/>
          <w:iCs/>
        </w:rPr>
        <w:t xml:space="preserve">уметь: </w:t>
      </w:r>
    </w:p>
    <w:p w:rsidR="00F93841" w:rsidRDefault="00F93841" w:rsidP="000F4B34">
      <w:pPr>
        <w:jc w:val="both"/>
      </w:pPr>
      <w:r>
        <w:t>- декламировать стихи;</w:t>
      </w:r>
    </w:p>
    <w:p w:rsidR="00F93841" w:rsidRDefault="00F93841" w:rsidP="000F4B34">
      <w:pPr>
        <w:jc w:val="both"/>
      </w:pPr>
      <w:r>
        <w:t xml:space="preserve"> - выполнять основные движения русских народных танцев;</w:t>
      </w:r>
    </w:p>
    <w:p w:rsidR="00F93841" w:rsidRDefault="00F93841" w:rsidP="000F4B34">
      <w:pPr>
        <w:jc w:val="both"/>
      </w:pPr>
      <w:r>
        <w:t xml:space="preserve"> - выполнять пластические и актерские этюды на темы, предложенные педагогом; </w:t>
      </w:r>
    </w:p>
    <w:p w:rsidR="00F93841" w:rsidRDefault="00F93841" w:rsidP="000F4B34">
      <w:pPr>
        <w:jc w:val="both"/>
      </w:pPr>
      <w:r>
        <w:t>- выполнять базовые упражнения на общую физическую подготовку;</w:t>
      </w:r>
    </w:p>
    <w:p w:rsidR="00F93841" w:rsidRDefault="00F93841" w:rsidP="000F4B34">
      <w:pPr>
        <w:jc w:val="both"/>
      </w:pPr>
      <w:r>
        <w:t xml:space="preserve"> - применять полученные знания и умения при выступлениях на общешкольных мероприятиях и на мероприятиях вне школы.</w:t>
      </w:r>
    </w:p>
    <w:p w:rsidR="00F93841" w:rsidRPr="0040581D" w:rsidRDefault="00F93841" w:rsidP="000F4B34">
      <w:pPr>
        <w:jc w:val="both"/>
        <w:rPr>
          <w:i/>
          <w:iCs/>
        </w:rPr>
      </w:pPr>
      <w:r w:rsidRPr="0040581D">
        <w:rPr>
          <w:i/>
          <w:iCs/>
        </w:rPr>
        <w:t xml:space="preserve"> навыки: </w:t>
      </w:r>
    </w:p>
    <w:p w:rsidR="00F93841" w:rsidRDefault="00F93841" w:rsidP="000F4B34">
      <w:pPr>
        <w:jc w:val="both"/>
      </w:pPr>
      <w:r>
        <w:t>- внимательно, не отвлекаясь работать на протяжении всего времени занятий;</w:t>
      </w:r>
    </w:p>
    <w:p w:rsidR="00F93841" w:rsidRDefault="00F93841" w:rsidP="000F4B34">
      <w:pPr>
        <w:jc w:val="both"/>
      </w:pPr>
      <w:r>
        <w:t xml:space="preserve"> - выполнять упражнения актерского тренинга в присутствии постороннего человека. </w:t>
      </w:r>
    </w:p>
    <w:p w:rsidR="00F93841" w:rsidRPr="0040581D" w:rsidRDefault="00F93841" w:rsidP="000F4B34">
      <w:pPr>
        <w:jc w:val="both"/>
        <w:rPr>
          <w:b/>
          <w:bCs/>
        </w:rPr>
      </w:pPr>
      <w:r w:rsidRPr="0040581D">
        <w:rPr>
          <w:b/>
          <w:bCs/>
        </w:rPr>
        <w:t>После окончания треть</w:t>
      </w:r>
      <w:r>
        <w:rPr>
          <w:b/>
          <w:bCs/>
        </w:rPr>
        <w:t>его года занятий учащиеся будут</w:t>
      </w:r>
    </w:p>
    <w:p w:rsidR="00F93841" w:rsidRPr="0040581D" w:rsidRDefault="00F93841" w:rsidP="000F4B34">
      <w:pPr>
        <w:jc w:val="both"/>
        <w:rPr>
          <w:i/>
          <w:iCs/>
        </w:rPr>
      </w:pPr>
      <w:r w:rsidRPr="0040581D">
        <w:rPr>
          <w:i/>
          <w:iCs/>
        </w:rPr>
        <w:t xml:space="preserve"> знать:</w:t>
      </w:r>
    </w:p>
    <w:p w:rsidR="00F93841" w:rsidRDefault="00F93841" w:rsidP="000F4B34">
      <w:pPr>
        <w:jc w:val="both"/>
      </w:pPr>
      <w:r>
        <w:t xml:space="preserve"> - основные правила работы с партнером, реквизитом, сценической установкой. </w:t>
      </w:r>
    </w:p>
    <w:p w:rsidR="00F93841" w:rsidRDefault="00F93841" w:rsidP="000F4B34">
      <w:pPr>
        <w:jc w:val="both"/>
      </w:pPr>
      <w:r>
        <w:t>- знать и соблюдать правила поведения за кулисами во время выступления;</w:t>
      </w:r>
    </w:p>
    <w:p w:rsidR="00F93841" w:rsidRDefault="00F93841" w:rsidP="000F4B34">
      <w:pPr>
        <w:jc w:val="both"/>
      </w:pPr>
      <w:r>
        <w:t xml:space="preserve"> - основные этапы работы над театральным действием;</w:t>
      </w:r>
    </w:p>
    <w:p w:rsidR="00F93841" w:rsidRPr="0040581D" w:rsidRDefault="00F93841" w:rsidP="000F4B34">
      <w:pPr>
        <w:jc w:val="both"/>
        <w:rPr>
          <w:i/>
          <w:iCs/>
        </w:rPr>
      </w:pPr>
      <w:r w:rsidRPr="0040581D">
        <w:rPr>
          <w:i/>
          <w:iCs/>
        </w:rPr>
        <w:t xml:space="preserve"> уметь: </w:t>
      </w:r>
    </w:p>
    <w:p w:rsidR="00F93841" w:rsidRDefault="00F93841" w:rsidP="000F4B34">
      <w:pPr>
        <w:jc w:val="both"/>
      </w:pPr>
      <w:r>
        <w:t xml:space="preserve">- уметь сосредоточенно и интенсивно работать в течение всего времени занятий и репетиций; </w:t>
      </w:r>
    </w:p>
    <w:p w:rsidR="00F93841" w:rsidRDefault="00F93841" w:rsidP="000F4B34">
      <w:pPr>
        <w:jc w:val="both"/>
      </w:pPr>
      <w:r>
        <w:t>- самостоятельно выполнить упражнения дыхательной и артикуляционной гимнастики;</w:t>
      </w:r>
    </w:p>
    <w:p w:rsidR="00F93841" w:rsidRDefault="00F93841" w:rsidP="000F4B34">
      <w:pPr>
        <w:jc w:val="both"/>
      </w:pPr>
      <w:r>
        <w:t xml:space="preserve"> - выполнять современные танцевальные движения;</w:t>
      </w:r>
    </w:p>
    <w:p w:rsidR="00F93841" w:rsidRDefault="00F93841" w:rsidP="000F4B34">
      <w:pPr>
        <w:jc w:val="both"/>
      </w:pPr>
      <w:r>
        <w:t xml:space="preserve"> - самостоятельно выполнять актерские этюды на темы, придуманные руководителем или самим учащимся; </w:t>
      </w:r>
    </w:p>
    <w:p w:rsidR="00F93841" w:rsidRDefault="00F93841" w:rsidP="000F4B34">
      <w:pPr>
        <w:jc w:val="both"/>
      </w:pPr>
      <w:r>
        <w:t>- владеть приемами разминки и разогрева тела.</w:t>
      </w:r>
    </w:p>
    <w:p w:rsidR="00F93841" w:rsidRDefault="00F93841" w:rsidP="000F4B34">
      <w:pPr>
        <w:jc w:val="both"/>
      </w:pPr>
      <w:r>
        <w:t xml:space="preserve"> - уметь ориентироваться в пространстве сцены.</w:t>
      </w:r>
    </w:p>
    <w:p w:rsidR="00F93841" w:rsidRPr="0040581D" w:rsidRDefault="00F93841" w:rsidP="000F4B34">
      <w:pPr>
        <w:jc w:val="both"/>
        <w:rPr>
          <w:i/>
          <w:iCs/>
        </w:rPr>
      </w:pPr>
      <w:r w:rsidRPr="0040581D">
        <w:rPr>
          <w:i/>
          <w:iCs/>
        </w:rPr>
        <w:t xml:space="preserve"> навыки: </w:t>
      </w:r>
    </w:p>
    <w:p w:rsidR="00F93841" w:rsidRDefault="00F93841" w:rsidP="000F4B34">
      <w:pPr>
        <w:jc w:val="both"/>
      </w:pPr>
      <w:r>
        <w:t xml:space="preserve">- выполнять упражнения актерского тренинга в присутствии постороннего человека; </w:t>
      </w:r>
    </w:p>
    <w:p w:rsidR="00F93841" w:rsidRDefault="00F93841" w:rsidP="000F4B34">
      <w:pPr>
        <w:jc w:val="both"/>
      </w:pPr>
      <w:r>
        <w:t xml:space="preserve">- владеть приемами техники безопасности при работе с партнером, предметами и сценической конструкцией, индивидуально и в группе; </w:t>
      </w:r>
    </w:p>
    <w:p w:rsidR="00F93841" w:rsidRDefault="00F93841" w:rsidP="000F4B34">
      <w:pPr>
        <w:jc w:val="both"/>
      </w:pPr>
      <w:r>
        <w:t xml:space="preserve">- применять полученные знания и умения при выступлениях на общешкольных мероприятиях и на мероприятиях вне школы. </w:t>
      </w:r>
    </w:p>
    <w:p w:rsidR="00F93841" w:rsidRDefault="00F93841" w:rsidP="000F4B34">
      <w:pPr>
        <w:jc w:val="both"/>
      </w:pPr>
    </w:p>
    <w:p w:rsidR="00F93841" w:rsidRPr="0046481C" w:rsidRDefault="00F93841" w:rsidP="000F4B34">
      <w:pPr>
        <w:jc w:val="both"/>
        <w:rPr>
          <w:b/>
          <w:bCs/>
        </w:rPr>
      </w:pPr>
      <w:r w:rsidRPr="0046481C">
        <w:rPr>
          <w:b/>
          <w:bCs/>
        </w:rPr>
        <w:t xml:space="preserve">По окончанию всего курса </w:t>
      </w:r>
      <w:r>
        <w:rPr>
          <w:b/>
          <w:bCs/>
        </w:rPr>
        <w:t>обучения участники кружка будут</w:t>
      </w:r>
    </w:p>
    <w:p w:rsidR="00F93841" w:rsidRPr="0046481C" w:rsidRDefault="00F93841" w:rsidP="000F4B34">
      <w:pPr>
        <w:jc w:val="both"/>
        <w:rPr>
          <w:i/>
          <w:iCs/>
        </w:rPr>
      </w:pPr>
      <w:r w:rsidRPr="0046481C">
        <w:rPr>
          <w:i/>
          <w:iCs/>
        </w:rPr>
        <w:t xml:space="preserve">знать: </w:t>
      </w:r>
    </w:p>
    <w:p w:rsidR="00F93841" w:rsidRDefault="00F93841" w:rsidP="000F4B34">
      <w:pPr>
        <w:jc w:val="both"/>
      </w:pPr>
      <w:r>
        <w:t xml:space="preserve">- основные теоретические понятия по предметам «сценическая речь», «актерское мастерство» и «ритмопластика»; </w:t>
      </w:r>
    </w:p>
    <w:p w:rsidR="00F93841" w:rsidRDefault="00F93841" w:rsidP="000F4B34">
      <w:pPr>
        <w:jc w:val="both"/>
      </w:pPr>
      <w:r>
        <w:t xml:space="preserve">- основные правила работы с партнером, реквизитом, сценической установкой. </w:t>
      </w:r>
    </w:p>
    <w:p w:rsidR="00F93841" w:rsidRPr="0046481C" w:rsidRDefault="00F93841" w:rsidP="000F4B34">
      <w:pPr>
        <w:jc w:val="both"/>
        <w:rPr>
          <w:i/>
          <w:iCs/>
        </w:rPr>
      </w:pPr>
      <w:r w:rsidRPr="0046481C">
        <w:rPr>
          <w:i/>
          <w:iCs/>
        </w:rPr>
        <w:t>уметь:</w:t>
      </w:r>
    </w:p>
    <w:p w:rsidR="00F93841" w:rsidRDefault="00F93841" w:rsidP="000F4B34">
      <w:pPr>
        <w:jc w:val="both"/>
      </w:pPr>
      <w:r>
        <w:t xml:space="preserve"> - ориентироваться в сценическом пространстве; </w:t>
      </w:r>
    </w:p>
    <w:p w:rsidR="00F93841" w:rsidRDefault="00F93841" w:rsidP="000F4B34">
      <w:pPr>
        <w:jc w:val="both"/>
      </w:pPr>
      <w:r>
        <w:t>- владеть основными навыками сценической речи;</w:t>
      </w:r>
    </w:p>
    <w:p w:rsidR="00F93841" w:rsidRDefault="00F93841" w:rsidP="000F4B34">
      <w:pPr>
        <w:jc w:val="both"/>
      </w:pPr>
      <w:r>
        <w:t xml:space="preserve"> - создавать роль с помощью мимики, жестов, звукоподражания или слов; </w:t>
      </w:r>
    </w:p>
    <w:p w:rsidR="00F93841" w:rsidRDefault="00F93841" w:rsidP="000F4B34">
      <w:pPr>
        <w:jc w:val="both"/>
      </w:pPr>
      <w:r>
        <w:t>- работать индивидуально и в коллективе.</w:t>
      </w:r>
    </w:p>
    <w:p w:rsidR="00F93841" w:rsidRPr="0046481C" w:rsidRDefault="00F93841" w:rsidP="000F4B34">
      <w:pPr>
        <w:jc w:val="both"/>
        <w:rPr>
          <w:i/>
          <w:iCs/>
        </w:rPr>
      </w:pPr>
      <w:r w:rsidRPr="0046481C">
        <w:rPr>
          <w:i/>
          <w:iCs/>
        </w:rPr>
        <w:t xml:space="preserve"> навыки:</w:t>
      </w:r>
    </w:p>
    <w:p w:rsidR="00F93841" w:rsidRDefault="00F93841" w:rsidP="000F4B34">
      <w:pPr>
        <w:jc w:val="both"/>
      </w:pPr>
      <w:r>
        <w:t xml:space="preserve"> - внимательно и продуктивно работать на протяжении всего времени занятий и репетиций;</w:t>
      </w:r>
    </w:p>
    <w:p w:rsidR="00F93841" w:rsidRDefault="00F93841" w:rsidP="000F4B34">
      <w:pPr>
        <w:jc w:val="both"/>
      </w:pPr>
      <w:r>
        <w:t xml:space="preserve"> - выполнять подготовленную заранее программу показа в присутствии зрителей.</w:t>
      </w:r>
    </w:p>
    <w:p w:rsidR="00F93841" w:rsidRDefault="00F93841" w:rsidP="000F4B34">
      <w:pPr>
        <w:jc w:val="both"/>
      </w:pPr>
    </w:p>
    <w:p w:rsidR="00F93841" w:rsidRDefault="00F93841" w:rsidP="000F4B34">
      <w:pPr>
        <w:jc w:val="both"/>
      </w:pPr>
    </w:p>
    <w:p w:rsidR="00F93841" w:rsidRDefault="00F93841" w:rsidP="00F9793E">
      <w:pPr>
        <w:pStyle w:val="210"/>
        <w:spacing w:line="240" w:lineRule="auto"/>
        <w:ind w:firstLine="0"/>
        <w:jc w:val="center"/>
        <w:rPr>
          <w:b/>
          <w:bCs/>
          <w:sz w:val="24"/>
          <w:szCs w:val="24"/>
        </w:rPr>
      </w:pPr>
      <w:r>
        <w:rPr>
          <w:b/>
          <w:bCs/>
          <w:sz w:val="24"/>
          <w:szCs w:val="24"/>
        </w:rPr>
        <w:t>Литература</w:t>
      </w:r>
    </w:p>
    <w:p w:rsidR="00F93841" w:rsidRPr="001F38E4" w:rsidRDefault="00F93841" w:rsidP="00F9793E">
      <w:pPr>
        <w:pStyle w:val="210"/>
        <w:spacing w:line="240" w:lineRule="auto"/>
        <w:ind w:firstLine="0"/>
        <w:jc w:val="center"/>
        <w:rPr>
          <w:sz w:val="24"/>
          <w:szCs w:val="24"/>
        </w:rPr>
      </w:pPr>
    </w:p>
    <w:p w:rsidR="00F93841" w:rsidRPr="001F38E4" w:rsidRDefault="00F9384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Аджиева Е.М. 50 сценариев классных часов / Е.М.Аджиева, Л.А. Байкова, Л.К. Гребенкина, О.В. Еремкина, Н.А. Жокина, Н.В. Мартишина. – М.: Центр «Педагогический поиск», 2002. – 160 с.</w:t>
      </w:r>
    </w:p>
    <w:p w:rsidR="00F93841" w:rsidRPr="001F38E4" w:rsidRDefault="00F9384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Бабанский Ю. К.  Педагогика /    Ю.К. Бабанский - М.,  1988. -  626 с.</w:t>
      </w:r>
    </w:p>
    <w:p w:rsidR="00F93841" w:rsidRPr="001F38E4" w:rsidRDefault="00F9384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Безымянная О. Школьный театр.  Москва «Айрис Пресс» Рольф, 2001г.-270 с.</w:t>
      </w:r>
    </w:p>
    <w:p w:rsidR="00F93841" w:rsidRPr="001F38E4" w:rsidRDefault="00F93841" w:rsidP="00F9793E">
      <w:pPr>
        <w:numPr>
          <w:ilvl w:val="0"/>
          <w:numId w:val="9"/>
        </w:numPr>
        <w:tabs>
          <w:tab w:val="left" w:pos="540"/>
        </w:tabs>
        <w:ind w:left="0" w:hanging="357"/>
        <w:jc w:val="both"/>
      </w:pPr>
      <w:r w:rsidRPr="001F38E4">
        <w:t>Возрастная и педагогическая психология: Учеб.пособие для студентов пед.ин-тов./Под ред.проф.А.В.Петровского. – М., Просвещение, 1973.</w:t>
      </w:r>
    </w:p>
    <w:p w:rsidR="00F93841" w:rsidRPr="001F38E4" w:rsidRDefault="00F9384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Воспитательный процесс: изучение эффективности. Методические рекомендации / Под ред. Е.Н. Степанова. – М.: ТЦ «Сфера», 2001. – 128с.</w:t>
      </w:r>
    </w:p>
    <w:p w:rsidR="00F93841" w:rsidRPr="001F38E4"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Воронова  Е.А. «Сценарии праздников, КВНов, викторин. Звонок первый – звонок последний. Ростов-на-Дону, «Феникс», 2004 г.-220 с.</w:t>
      </w:r>
    </w:p>
    <w:p w:rsidR="00F93841" w:rsidRPr="001F38E4"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Давыдова М., Агапова И. Праздник в школе. Третье издание, Москва «Айрис Пресс», 2004 г.-333 с.</w:t>
      </w:r>
    </w:p>
    <w:p w:rsidR="00F93841" w:rsidRPr="001F38E4"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Журнал «Театр круглый год», приложение к журналу «Читаем, учимся, играем» 2004, 2005 г.г.</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Корниенко Н.А. Эмоционально-нравственные основы личности: Автореф.дис.на</w:t>
      </w:r>
      <w:r w:rsidRPr="00814BDD">
        <w:t>соиск.уч.ст.докт.психол.наук / Н.А.Корниенко – Новосибирск, 1992. – 55 с.</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 xml:space="preserve">Кристи Г.В. Основы актерского мастерства, Советская Россия, 1970г. </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Любовь моя, театр (Программно-методические материалы) – М.: ГОУ ЦРСДОД, 2004. – 64 с. (Серия «Библиотечка для педагогов, родителей и детей»).</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Методическое пособие. В помощь начинающим руководителям театральной студии, Белгород, 2003 г.</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Немов Р.С. Психология: Учебн.длястуд.высш.пед.учеб.заведений: В 3 кн.- 4е изд. / Р.С. Немов – М.: Гуманит.изд.центр ВЛАДОС, 2002.-Кн.»: Психология образования.- 608 с.</w:t>
      </w:r>
    </w:p>
    <w:p w:rsidR="00F93841" w:rsidRPr="00814BDD" w:rsidRDefault="00F9384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Особенности воспитания в условиях дополнительного образования. М.: ГОУ ЦРСДОД, 2004. – 64 с. (Серия «Библиотечка для педагогов, родителей и детей»).</w:t>
      </w:r>
    </w:p>
    <w:p w:rsidR="00F93841" w:rsidRPr="00814BDD" w:rsidRDefault="00F93841" w:rsidP="00F9793E">
      <w:pPr>
        <w:pStyle w:val="210"/>
        <w:numPr>
          <w:ilvl w:val="0"/>
          <w:numId w:val="9"/>
        </w:numPr>
        <w:tabs>
          <w:tab w:val="left" w:pos="540"/>
          <w:tab w:val="left" w:pos="927"/>
        </w:tabs>
        <w:spacing w:line="240" w:lineRule="auto"/>
        <w:ind w:left="0" w:hanging="357"/>
        <w:rPr>
          <w:sz w:val="24"/>
          <w:szCs w:val="24"/>
        </w:rPr>
      </w:pPr>
      <w:r w:rsidRPr="00814BDD">
        <w:rPr>
          <w:sz w:val="24"/>
          <w:szCs w:val="24"/>
        </w:rPr>
        <w:t>Организация воспитательной работы в школе: для заместителей директоров по воспитанию, классных руководителей и воспитателей/Библиотека администрации школы. Образовательный центр “Педагогический поиск”/под ред. Гуткиной Л.Д., - М.</w:t>
      </w:r>
    </w:p>
    <w:p w:rsidR="00F93841" w:rsidRPr="00814BDD" w:rsidRDefault="00F93841" w:rsidP="00F9793E">
      <w:pPr>
        <w:ind w:firstLine="540"/>
        <w:jc w:val="both"/>
      </w:pPr>
    </w:p>
    <w:p w:rsidR="00F93841" w:rsidRDefault="00F93841" w:rsidP="00F9793E">
      <w:pPr>
        <w:shd w:val="clear" w:color="auto" w:fill="FFFFFF"/>
        <w:spacing w:before="100" w:beforeAutospacing="1" w:after="100" w:afterAutospacing="1"/>
        <w:rPr>
          <w:b/>
          <w:bCs/>
          <w:color w:val="000000"/>
        </w:rPr>
      </w:pPr>
      <w:r w:rsidRPr="00320CCA">
        <w:rPr>
          <w:b/>
          <w:bCs/>
          <w:color w:val="000000"/>
        </w:rPr>
        <w:t>Список литературы для детей:</w:t>
      </w:r>
    </w:p>
    <w:p w:rsidR="00F93841" w:rsidRDefault="00F93841" w:rsidP="00F9793E">
      <w:pPr>
        <w:shd w:val="clear" w:color="auto" w:fill="FFFFFF"/>
        <w:spacing w:before="100" w:beforeAutospacing="1" w:after="100" w:afterAutospacing="1"/>
        <w:rPr>
          <w:color w:val="000000"/>
        </w:rPr>
      </w:pPr>
      <w:r w:rsidRPr="00320CCA">
        <w:rPr>
          <w:color w:val="000000"/>
        </w:rPr>
        <w:t>К.С.Станиславский «Работа актера над собой»</w:t>
      </w:r>
    </w:p>
    <w:p w:rsidR="00F93841" w:rsidRPr="00140852" w:rsidRDefault="00F93841" w:rsidP="00140852">
      <w:pPr>
        <w:shd w:val="clear" w:color="auto" w:fill="FFFFFF"/>
        <w:spacing w:before="100" w:beforeAutospacing="1" w:after="100" w:afterAutospacing="1"/>
        <w:rPr>
          <w:color w:val="000000"/>
        </w:rPr>
      </w:pPr>
      <w:r w:rsidRPr="00320CCA">
        <w:rPr>
          <w:color w:val="000000"/>
        </w:rPr>
        <w:t>К.С.Станисл</w:t>
      </w:r>
      <w:r>
        <w:rPr>
          <w:color w:val="000000"/>
        </w:rPr>
        <w:t>авский «Работа актера над ролью»</w:t>
      </w:r>
    </w:p>
    <w:p w:rsidR="00F93841" w:rsidRDefault="00F93841" w:rsidP="000F4B34">
      <w:pPr>
        <w:jc w:val="both"/>
      </w:pPr>
    </w:p>
    <w:p w:rsidR="00F93841" w:rsidRDefault="00F93841" w:rsidP="000F4B34">
      <w:pPr>
        <w:jc w:val="both"/>
      </w:pPr>
    </w:p>
    <w:p w:rsidR="00F93841" w:rsidRDefault="00F93841" w:rsidP="0046481C">
      <w:pPr>
        <w:jc w:val="center"/>
        <w:rPr>
          <w:b/>
          <w:bCs/>
          <w:sz w:val="28"/>
          <w:szCs w:val="28"/>
        </w:rPr>
      </w:pPr>
      <w:r w:rsidRPr="0046481C">
        <w:rPr>
          <w:b/>
          <w:bCs/>
          <w:sz w:val="28"/>
          <w:szCs w:val="28"/>
        </w:rPr>
        <w:t>Календарно тематический план первого года обучения</w:t>
      </w:r>
    </w:p>
    <w:p w:rsidR="00F93841" w:rsidRDefault="00F93841" w:rsidP="0046481C">
      <w:pPr>
        <w:jc w:val="center"/>
        <w:rPr>
          <w:b/>
          <w:bCs/>
          <w:sz w:val="28"/>
          <w:szCs w:val="28"/>
        </w:rPr>
      </w:pPr>
    </w:p>
    <w:tbl>
      <w:tblPr>
        <w:tblW w:w="1591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6"/>
        <w:gridCol w:w="1407"/>
        <w:gridCol w:w="1395"/>
        <w:gridCol w:w="986"/>
        <w:gridCol w:w="1648"/>
        <w:gridCol w:w="1122"/>
        <w:gridCol w:w="6653"/>
        <w:gridCol w:w="1902"/>
      </w:tblGrid>
      <w:tr w:rsidR="00F93841">
        <w:trPr>
          <w:trHeight w:val="200"/>
        </w:trPr>
        <w:tc>
          <w:tcPr>
            <w:tcW w:w="806" w:type="dxa"/>
          </w:tcPr>
          <w:p w:rsidR="00F93841" w:rsidRPr="00C81E24" w:rsidRDefault="00F93841" w:rsidP="00C81E24">
            <w:pPr>
              <w:jc w:val="center"/>
              <w:rPr>
                <w:b/>
                <w:bCs/>
              </w:rPr>
            </w:pPr>
            <w:r w:rsidRPr="00C81E24">
              <w:rPr>
                <w:b/>
                <w:bCs/>
              </w:rPr>
              <w:t>№ п\п</w:t>
            </w:r>
          </w:p>
        </w:tc>
        <w:tc>
          <w:tcPr>
            <w:tcW w:w="1407" w:type="dxa"/>
          </w:tcPr>
          <w:p w:rsidR="00F93841" w:rsidRPr="00C81E24" w:rsidRDefault="00F93841" w:rsidP="00C81E24">
            <w:pPr>
              <w:jc w:val="center"/>
              <w:rPr>
                <w:b/>
                <w:bCs/>
              </w:rPr>
            </w:pPr>
            <w:r w:rsidRPr="00C81E24">
              <w:rPr>
                <w:b/>
                <w:bCs/>
              </w:rPr>
              <w:t>месяц</w:t>
            </w:r>
          </w:p>
        </w:tc>
        <w:tc>
          <w:tcPr>
            <w:tcW w:w="1395" w:type="dxa"/>
          </w:tcPr>
          <w:p w:rsidR="00F93841" w:rsidRPr="00C81E24" w:rsidRDefault="00F93841" w:rsidP="00C81E24">
            <w:pPr>
              <w:jc w:val="center"/>
              <w:rPr>
                <w:b/>
                <w:bCs/>
              </w:rPr>
            </w:pPr>
            <w:r w:rsidRPr="00C81E24">
              <w:rPr>
                <w:b/>
                <w:bCs/>
              </w:rPr>
              <w:t>число</w:t>
            </w:r>
          </w:p>
        </w:tc>
        <w:tc>
          <w:tcPr>
            <w:tcW w:w="986" w:type="dxa"/>
          </w:tcPr>
          <w:p w:rsidR="00F93841" w:rsidRPr="00C81E24" w:rsidRDefault="00F93841" w:rsidP="00C81E24">
            <w:pPr>
              <w:jc w:val="center"/>
              <w:rPr>
                <w:b/>
                <w:bCs/>
              </w:rPr>
            </w:pPr>
            <w:r w:rsidRPr="00C81E24">
              <w:rPr>
                <w:b/>
                <w:bCs/>
              </w:rPr>
              <w:t>время</w:t>
            </w:r>
          </w:p>
        </w:tc>
        <w:tc>
          <w:tcPr>
            <w:tcW w:w="1648" w:type="dxa"/>
          </w:tcPr>
          <w:p w:rsidR="00F93841" w:rsidRPr="00C81E24" w:rsidRDefault="00F93841" w:rsidP="00C81E24">
            <w:pPr>
              <w:jc w:val="center"/>
              <w:rPr>
                <w:b/>
                <w:bCs/>
              </w:rPr>
            </w:pPr>
            <w:r w:rsidRPr="00C81E24">
              <w:rPr>
                <w:b/>
                <w:bCs/>
              </w:rPr>
              <w:t>форма занятия</w:t>
            </w:r>
          </w:p>
        </w:tc>
        <w:tc>
          <w:tcPr>
            <w:tcW w:w="1122" w:type="dxa"/>
          </w:tcPr>
          <w:p w:rsidR="00F93841" w:rsidRPr="00C81E24" w:rsidRDefault="00F93841" w:rsidP="00C81E24">
            <w:pPr>
              <w:jc w:val="center"/>
              <w:rPr>
                <w:b/>
                <w:bCs/>
              </w:rPr>
            </w:pPr>
            <w:r w:rsidRPr="00C81E24">
              <w:rPr>
                <w:b/>
                <w:bCs/>
              </w:rPr>
              <w:t>кол-во часов</w:t>
            </w:r>
          </w:p>
        </w:tc>
        <w:tc>
          <w:tcPr>
            <w:tcW w:w="6653" w:type="dxa"/>
          </w:tcPr>
          <w:p w:rsidR="00F93841" w:rsidRPr="00C81E24" w:rsidRDefault="00F93841" w:rsidP="00C81E24">
            <w:pPr>
              <w:jc w:val="center"/>
              <w:rPr>
                <w:b/>
                <w:bCs/>
              </w:rPr>
            </w:pPr>
            <w:r w:rsidRPr="00C81E24">
              <w:rPr>
                <w:b/>
                <w:bCs/>
              </w:rPr>
              <w:t>тема занятия</w:t>
            </w:r>
          </w:p>
        </w:tc>
        <w:tc>
          <w:tcPr>
            <w:tcW w:w="1902" w:type="dxa"/>
          </w:tcPr>
          <w:p w:rsidR="00F93841" w:rsidRPr="00C81E24" w:rsidRDefault="00F93841" w:rsidP="00C81E24">
            <w:pPr>
              <w:jc w:val="center"/>
              <w:rPr>
                <w:b/>
                <w:bCs/>
              </w:rPr>
            </w:pPr>
            <w:r w:rsidRPr="00C81E24">
              <w:rPr>
                <w:b/>
                <w:bCs/>
              </w:rPr>
              <w:t>место проведения</w:t>
            </w:r>
          </w:p>
        </w:tc>
      </w:tr>
      <w:tr w:rsidR="00F93841">
        <w:trPr>
          <w:trHeight w:val="534"/>
        </w:trPr>
        <w:tc>
          <w:tcPr>
            <w:tcW w:w="806" w:type="dxa"/>
          </w:tcPr>
          <w:p w:rsidR="00F93841" w:rsidRPr="006D1E9B" w:rsidRDefault="00F93841" w:rsidP="00C81E24">
            <w:pPr>
              <w:jc w:val="center"/>
            </w:pPr>
            <w:r>
              <w:t>1</w:t>
            </w:r>
          </w:p>
        </w:tc>
        <w:tc>
          <w:tcPr>
            <w:tcW w:w="1407" w:type="dxa"/>
            <w:vMerge w:val="restart"/>
          </w:tcPr>
          <w:p w:rsidR="00F93841" w:rsidRPr="006D1E9B" w:rsidRDefault="00F93841" w:rsidP="00C81E24">
            <w:pPr>
              <w:jc w:val="center"/>
            </w:pPr>
            <w:r w:rsidRPr="006D1E9B">
              <w:t>сентябрь</w:t>
            </w:r>
          </w:p>
        </w:tc>
        <w:tc>
          <w:tcPr>
            <w:tcW w:w="1395" w:type="dxa"/>
          </w:tcPr>
          <w:p w:rsidR="00F93841" w:rsidRPr="006D1E9B" w:rsidRDefault="00F93841" w:rsidP="00C81E24">
            <w:pPr>
              <w:jc w:val="center"/>
            </w:pPr>
            <w:r>
              <w:t>5.09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 игра</w:t>
            </w:r>
          </w:p>
        </w:tc>
        <w:tc>
          <w:tcPr>
            <w:tcW w:w="1122" w:type="dxa"/>
          </w:tcPr>
          <w:p w:rsidR="00F93841" w:rsidRPr="006D1E9B" w:rsidRDefault="00F93841" w:rsidP="00C81E24">
            <w:pPr>
              <w:jc w:val="center"/>
            </w:pPr>
            <w:r w:rsidRPr="006D1E9B">
              <w:t>2</w:t>
            </w:r>
          </w:p>
        </w:tc>
        <w:tc>
          <w:tcPr>
            <w:tcW w:w="6653" w:type="dxa"/>
          </w:tcPr>
          <w:p w:rsidR="00F93841" w:rsidRPr="006D1E9B" w:rsidRDefault="00F93841" w:rsidP="00C81E24">
            <w:pPr>
              <w:pStyle w:val="BodyText"/>
              <w:ind w:firstLine="540"/>
            </w:pPr>
            <w:r w:rsidRPr="006D1E9B">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2</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7.09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Предмет «сценическая речь» и культура речи. Художественное слово в системе работы над сценической речью.</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12.09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 урок-практикум</w:t>
            </w:r>
          </w:p>
        </w:tc>
        <w:tc>
          <w:tcPr>
            <w:tcW w:w="1122" w:type="dxa"/>
          </w:tcPr>
          <w:p w:rsidR="00F93841" w:rsidRPr="006D1E9B" w:rsidRDefault="00F93841" w:rsidP="00C81E24">
            <w:pPr>
              <w:jc w:val="center"/>
            </w:pPr>
            <w:r>
              <w:t>2</w:t>
            </w:r>
          </w:p>
        </w:tc>
        <w:tc>
          <w:tcPr>
            <w:tcW w:w="6653" w:type="dxa"/>
          </w:tcPr>
          <w:p w:rsidR="00F93841" w:rsidRPr="006D1E9B" w:rsidRDefault="00F93841" w:rsidP="003422D7">
            <w:pPr>
              <w:pStyle w:val="BodyText"/>
            </w:pPr>
            <w:r>
              <w:t>Беседа о вежливости. Практическое занятие по изучаемой теме (игры, упражнения)</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4</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14.09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Default="00F93841" w:rsidP="003422D7">
            <w:pPr>
              <w:pStyle w:val="BodyText"/>
            </w:pPr>
            <w:r>
              <w:t>Понятие «дыхание». Краткие сведения об анатомии и физиологии речевого аппарата</w:t>
            </w:r>
          </w:p>
          <w:p w:rsidR="00F93841" w:rsidRPr="006D1E9B" w:rsidRDefault="00F93841" w:rsidP="00C81E24">
            <w:pPr>
              <w:pStyle w:val="BodyText"/>
              <w:ind w:firstLine="34"/>
            </w:pPr>
            <w:r>
              <w:t>Понятие «голос». Голос как важнейший аппарат актера</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5</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19.09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Практические занятия – дыхательная гимнастика:</w:t>
            </w:r>
          </w:p>
          <w:p w:rsidR="00F93841" w:rsidRDefault="00F93841" w:rsidP="00C81E24">
            <w:pPr>
              <w:jc w:val="both"/>
            </w:pPr>
            <w:r>
              <w:t>1) Комплекс упражнений на расслабление и регуляцию дыхания («Ветерок», «Одуванчик», «Чистый носик» и т.д.).</w:t>
            </w:r>
          </w:p>
          <w:p w:rsidR="00F93841" w:rsidRPr="006D1E9B" w:rsidRDefault="00F93841" w:rsidP="00C81E24">
            <w:pPr>
              <w:jc w:val="both"/>
            </w:pPr>
            <w:r>
              <w:t xml:space="preserve"> 2) Комплекс упражнений и игр на развитие физиологического дыхания («Приятный запах», «Цветы» и т.д.). </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6</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21.09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1) Комплекс дыхательных упражнений лежа с движениями туловища и конечностей («Рыбки», «Осьминог» и т.д.).</w:t>
            </w:r>
          </w:p>
          <w:p w:rsidR="00F93841" w:rsidRPr="006D1E9B" w:rsidRDefault="00F93841" w:rsidP="00C81E24">
            <w:pPr>
              <w:jc w:val="both"/>
            </w:pPr>
            <w:r>
              <w:t xml:space="preserve"> 2) Комплекс упражнений с поддуванием легких предметов («Сдувание бумаги», «Поддувание ватных шариков», «Поддувание бумажных самолетиков» и т.д.).</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7</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26.09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3422D7">
            <w:pPr>
              <w:pStyle w:val="BodyText"/>
            </w:pPr>
            <w:r>
              <w:t xml:space="preserve">1) Комплекс упражнений с надуванием резиновых игрушек </w:t>
            </w:r>
          </w:p>
          <w:p w:rsidR="00F93841" w:rsidRPr="006D1E9B" w:rsidRDefault="00F93841" w:rsidP="003422D7">
            <w:pPr>
              <w:pStyle w:val="BodyText"/>
            </w:pPr>
            <w:r>
              <w:t>2) Комплекс упражнений, развивающих активность фонационного дыхания («Пылесосы», «Йоги», «В лесу», «Насосы», «Пильщики», «Вежливый поклон» и т.д.).</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8</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28.09</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Практические занятия – голосовая разминка:</w:t>
            </w:r>
          </w:p>
          <w:p w:rsidR="00F93841" w:rsidRPr="006D1E9B" w:rsidRDefault="00F93841" w:rsidP="00C81E24">
            <w:pPr>
              <w:jc w:val="both"/>
            </w:pPr>
            <w:r>
              <w:t>1) Комплекс упражнений на освобождение мышц голосового и речевого аппарата («В лесу», «Не разбуди медведя» и т.д.).</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9</w:t>
            </w:r>
          </w:p>
        </w:tc>
        <w:tc>
          <w:tcPr>
            <w:tcW w:w="1407" w:type="dxa"/>
            <w:vMerge w:val="restart"/>
          </w:tcPr>
          <w:p w:rsidR="00F93841" w:rsidRPr="006D1E9B" w:rsidRDefault="00F93841" w:rsidP="00C81E24">
            <w:pPr>
              <w:jc w:val="center"/>
            </w:pPr>
            <w:r>
              <w:t>октябрь</w:t>
            </w:r>
          </w:p>
        </w:tc>
        <w:tc>
          <w:tcPr>
            <w:tcW w:w="1395" w:type="dxa"/>
          </w:tcPr>
          <w:p w:rsidR="00F93841" w:rsidRPr="006D1E9B" w:rsidRDefault="00F93841" w:rsidP="00C81E24">
            <w:pPr>
              <w:jc w:val="center"/>
            </w:pPr>
            <w:r>
              <w:t>03.10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1) Комплекс упражнений на модуляцию голоса («Кто так кричит?», «Кто ушел?», «Магазин», «Стоп», «Баюшки-баю» и т.д.). </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10</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05.10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1) Комплекс упражнений на звукоподражание («Сигналы машин», «Голоса животных» и т.д.). </w:t>
            </w:r>
          </w:p>
          <w:p w:rsidR="00F93841" w:rsidRPr="006D1E9B" w:rsidRDefault="00F93841" w:rsidP="00C81E24">
            <w:pPr>
              <w:jc w:val="both"/>
            </w:pPr>
            <w:r>
              <w:t xml:space="preserve">2) Комплекс упражнений на изменение силы голоса в зависимости от ударения («Ба-ра-бан» и т.д.). </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11</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10.10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1) Комплекс упражнений на плавный переход из грудного регистра в средний и обратно («Эхо», «Шмели» и т.д.).</w:t>
            </w:r>
          </w:p>
        </w:tc>
        <w:tc>
          <w:tcPr>
            <w:tcW w:w="1902" w:type="dxa"/>
          </w:tcPr>
          <w:p w:rsidR="00F93841" w:rsidRPr="00C81E24" w:rsidRDefault="00F93841" w:rsidP="00C81E24">
            <w:pPr>
              <w:jc w:val="center"/>
              <w:rPr>
                <w:b/>
                <w:bCs/>
              </w:rPr>
            </w:pPr>
          </w:p>
        </w:tc>
      </w:tr>
      <w:tr w:rsidR="00F93841">
        <w:trPr>
          <w:trHeight w:val="534"/>
        </w:trPr>
        <w:tc>
          <w:tcPr>
            <w:tcW w:w="806" w:type="dxa"/>
          </w:tcPr>
          <w:p w:rsidR="00F93841" w:rsidRPr="006D1E9B" w:rsidRDefault="00F93841" w:rsidP="00C81E24">
            <w:pPr>
              <w:jc w:val="center"/>
            </w:pPr>
            <w:r>
              <w:t>12</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12.10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 урок -практикум</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F93841" w:rsidRPr="006D1E9B" w:rsidRDefault="00F93841" w:rsidP="00C81E24">
            <w:pPr>
              <w:jc w:val="both"/>
            </w:pPr>
            <w:r>
              <w:t>Подготовка к работе над звуками речи («Как фыркает ежик?», «Качаем куклу?», «Сомик»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17.10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мастер-класс</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Практические занятия:</w:t>
            </w:r>
          </w:p>
          <w:p w:rsidR="00F93841" w:rsidRPr="006D1E9B" w:rsidRDefault="00F93841" w:rsidP="00C81E24">
            <w:pPr>
              <w:jc w:val="both"/>
            </w:pPr>
            <w:r>
              <w:t xml:space="preserve">1. Комплекс упражнений на укрепление мышц рта и языка.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14</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19.10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2. Артикуляционная гимнастика: </w:t>
            </w:r>
          </w:p>
          <w:p w:rsidR="00F93841" w:rsidRPr="006D1E9B" w:rsidRDefault="00F93841" w:rsidP="00C81E24">
            <w:pPr>
              <w:jc w:val="both"/>
            </w:pPr>
            <w:r>
              <w:t>1) Комплекс игр, способствующих развитию правильного и четкого произношения звуков («Чудесный мешочек»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15</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24.10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1) Комплекс игр, способствующих развитию правильного и четкого произношения звуков ( «Угадай, кто в домике живет?», «Эхо»).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16</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26.10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ind w:firstLine="34"/>
              <w:jc w:val="both"/>
            </w:pPr>
            <w:r>
              <w:t>Изучение скороговорок и чистоговорок</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17</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31.10</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18</w:t>
            </w:r>
          </w:p>
          <w:p w:rsidR="00F93841" w:rsidRPr="006D1E9B" w:rsidRDefault="00F93841" w:rsidP="00C81E24">
            <w:pPr>
              <w:jc w:val="center"/>
            </w:pPr>
          </w:p>
        </w:tc>
        <w:tc>
          <w:tcPr>
            <w:tcW w:w="1407" w:type="dxa"/>
            <w:vMerge w:val="restart"/>
          </w:tcPr>
          <w:p w:rsidR="00F93841" w:rsidRPr="006D1E9B" w:rsidRDefault="00F93841" w:rsidP="00C81E24">
            <w:pPr>
              <w:jc w:val="center"/>
            </w:pPr>
            <w:r>
              <w:t>ноябрь</w:t>
            </w:r>
          </w:p>
        </w:tc>
        <w:tc>
          <w:tcPr>
            <w:tcW w:w="1395" w:type="dxa"/>
          </w:tcPr>
          <w:p w:rsidR="00F93841" w:rsidRPr="006D1E9B" w:rsidRDefault="00F93841" w:rsidP="00C81E24">
            <w:pPr>
              <w:jc w:val="center"/>
            </w:pPr>
            <w:r>
              <w:t>02.11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19</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07.11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Беседа о предмете занятий, его целях и задачах. </w:t>
            </w:r>
          </w:p>
          <w:p w:rsidR="00F93841" w:rsidRPr="006D1E9B" w:rsidRDefault="00F93841" w:rsidP="00C81E24">
            <w:pPr>
              <w:jc w:val="both"/>
            </w:pPr>
            <w:r w:rsidRPr="00F32B7F">
              <w:t>Практическое знакомство со сценическим действием в упражнениях, играх, этюдах.</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20</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09.11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 урок-практикум</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21</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14.11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игры</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22</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16.11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3. Комплекс упражнений на практическое знакомство с действием в условиях вымысла: </w:t>
            </w:r>
          </w:p>
          <w:p w:rsidR="00F93841" w:rsidRPr="006D1E9B" w:rsidRDefault="00F93841" w:rsidP="00C81E24">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21.11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24</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23.11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25</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28.11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26</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30.11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4. Практическое знакомство с элементами общения и взаимодействия:</w:t>
            </w:r>
          </w:p>
          <w:p w:rsidR="00F93841" w:rsidRPr="006D1E9B" w:rsidRDefault="00F93841" w:rsidP="00C81E24">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27</w:t>
            </w:r>
          </w:p>
        </w:tc>
        <w:tc>
          <w:tcPr>
            <w:tcW w:w="1407" w:type="dxa"/>
            <w:vMerge w:val="restart"/>
          </w:tcPr>
          <w:p w:rsidR="00F93841" w:rsidRPr="006D1E9B" w:rsidRDefault="00F93841" w:rsidP="00C81E24">
            <w:pPr>
              <w:jc w:val="center"/>
            </w:pPr>
            <w:r>
              <w:t>декабрь</w:t>
            </w:r>
          </w:p>
        </w:tc>
        <w:tc>
          <w:tcPr>
            <w:tcW w:w="1395" w:type="dxa"/>
          </w:tcPr>
          <w:p w:rsidR="00F93841" w:rsidRPr="006D1E9B" w:rsidRDefault="00F93841" w:rsidP="00C81E24">
            <w:pPr>
              <w:jc w:val="center"/>
            </w:pPr>
            <w:r>
              <w:t>05.12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28</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07.12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ind w:firstLine="34"/>
              <w:jc w:val="both"/>
            </w:pPr>
            <w:r>
              <w:t>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29</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12.12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ind w:firstLine="34"/>
              <w:jc w:val="both"/>
            </w:pPr>
            <w:r>
              <w:t>Подготовка к спектаклю на Новый год, разбор ролей</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30</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14.12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тренинг</w:t>
            </w:r>
          </w:p>
        </w:tc>
        <w:tc>
          <w:tcPr>
            <w:tcW w:w="1122" w:type="dxa"/>
          </w:tcPr>
          <w:p w:rsidR="00F93841" w:rsidRPr="006D1E9B" w:rsidRDefault="00F93841" w:rsidP="00C81E24">
            <w:pPr>
              <w:jc w:val="center"/>
            </w:pPr>
            <w:r>
              <w:t>2</w:t>
            </w:r>
          </w:p>
        </w:tc>
        <w:tc>
          <w:tcPr>
            <w:tcW w:w="6653" w:type="dxa"/>
          </w:tcPr>
          <w:p w:rsidR="00F93841" w:rsidRPr="005252F2" w:rsidRDefault="00F93841" w:rsidP="00C81E24">
            <w:pPr>
              <w:ind w:firstLine="34"/>
              <w:jc w:val="both"/>
            </w:pPr>
            <w:r w:rsidRPr="00C81E24">
              <w:rPr>
                <w:color w:val="333333"/>
                <w:shd w:val="clear" w:color="auto" w:fill="FFFFFF"/>
              </w:rPr>
              <w:t>Работа актера над собой.</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31</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19.12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tabs>
                <w:tab w:val="left" w:pos="298"/>
                <w:tab w:val="center" w:pos="602"/>
              </w:tabs>
              <w:jc w:val="center"/>
            </w:pPr>
            <w:r>
              <w:t>тренинг</w:t>
            </w:r>
          </w:p>
        </w:tc>
        <w:tc>
          <w:tcPr>
            <w:tcW w:w="1122" w:type="dxa"/>
          </w:tcPr>
          <w:p w:rsidR="00F93841" w:rsidRPr="006D1E9B" w:rsidRDefault="00F93841" w:rsidP="00C81E24">
            <w:pPr>
              <w:jc w:val="center"/>
            </w:pPr>
            <w:r>
              <w:t>2</w:t>
            </w:r>
          </w:p>
        </w:tc>
        <w:tc>
          <w:tcPr>
            <w:tcW w:w="6653" w:type="dxa"/>
          </w:tcPr>
          <w:p w:rsidR="00F93841" w:rsidRPr="005252F2" w:rsidRDefault="00F93841" w:rsidP="00C81E24">
            <w:pPr>
              <w:ind w:firstLine="34"/>
              <w:jc w:val="both"/>
            </w:pPr>
            <w:r w:rsidRPr="005252F2">
              <w:t>Фантазия и воображение</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32</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21.12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 xml:space="preserve">репетиция </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Рабочие репетиции. </w:t>
            </w:r>
          </w:p>
          <w:p w:rsidR="00F93841" w:rsidRPr="006D1E9B" w:rsidRDefault="00F93841" w:rsidP="00C81E24">
            <w:pPr>
              <w:jc w:val="both"/>
            </w:pPr>
            <w:r>
              <w:t>Параллельная работа над оформлением: подготовка необходимых деталей, декораций, реквизита, костюмов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26.12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репетиция</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34</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28.12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репетиция</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F93841" w:rsidRPr="006D1E9B" w:rsidRDefault="00F93841" w:rsidP="00C81E24">
            <w:pPr>
              <w:jc w:val="both"/>
            </w:pPr>
            <w:r>
              <w:t>Показ номера на общешкольном мероприятии.</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35</w:t>
            </w:r>
          </w:p>
        </w:tc>
        <w:tc>
          <w:tcPr>
            <w:tcW w:w="1407" w:type="dxa"/>
            <w:vMerge w:val="restart"/>
          </w:tcPr>
          <w:p w:rsidR="00F93841" w:rsidRPr="006D1E9B" w:rsidRDefault="00F93841" w:rsidP="00C81E24">
            <w:pPr>
              <w:jc w:val="center"/>
            </w:pPr>
            <w:r>
              <w:t>январь</w:t>
            </w:r>
          </w:p>
        </w:tc>
        <w:tc>
          <w:tcPr>
            <w:tcW w:w="1395" w:type="dxa"/>
          </w:tcPr>
          <w:p w:rsidR="00F93841" w:rsidRPr="006D1E9B" w:rsidRDefault="00F93841" w:rsidP="00C81E24">
            <w:pPr>
              <w:jc w:val="center"/>
            </w:pPr>
            <w:r>
              <w:t>02.01</w:t>
            </w:r>
          </w:p>
        </w:tc>
        <w:tc>
          <w:tcPr>
            <w:tcW w:w="986" w:type="dxa"/>
          </w:tcPr>
          <w:p w:rsidR="00F93841" w:rsidRPr="006D1E9B" w:rsidRDefault="00F93841" w:rsidP="00C81E24">
            <w:pPr>
              <w:jc w:val="center"/>
            </w:pPr>
            <w:r w:rsidRPr="006D1E9B">
              <w:t>14.30-16.10</w:t>
            </w:r>
          </w:p>
        </w:tc>
        <w:tc>
          <w:tcPr>
            <w:tcW w:w="1648" w:type="dxa"/>
          </w:tcPr>
          <w:p w:rsidR="00F93841" w:rsidRDefault="00F93841" w:rsidP="00C81E24">
            <w:pPr>
              <w:jc w:val="center"/>
            </w:pPr>
            <w:r>
              <w:t>беседа</w:t>
            </w:r>
          </w:p>
          <w:p w:rsidR="00F93841" w:rsidRPr="006D1E9B" w:rsidRDefault="00F93841" w:rsidP="00C81E24">
            <w:pPr>
              <w:jc w:val="center"/>
            </w:pPr>
            <w:r>
              <w:t>тренинг</w:t>
            </w:r>
          </w:p>
        </w:tc>
        <w:tc>
          <w:tcPr>
            <w:tcW w:w="1122" w:type="dxa"/>
          </w:tcPr>
          <w:p w:rsidR="00F93841" w:rsidRPr="006D1E9B" w:rsidRDefault="00F93841" w:rsidP="00C81E24">
            <w:pPr>
              <w:jc w:val="center"/>
            </w:pPr>
            <w:r>
              <w:t>2</w:t>
            </w:r>
          </w:p>
        </w:tc>
        <w:tc>
          <w:tcPr>
            <w:tcW w:w="6653" w:type="dxa"/>
          </w:tcPr>
          <w:p w:rsidR="00F93841" w:rsidRPr="005252F2" w:rsidRDefault="00F93841" w:rsidP="00C81E24">
            <w:pPr>
              <w:jc w:val="both"/>
            </w:pPr>
            <w:r w:rsidRPr="005252F2">
              <w:t xml:space="preserve">Предмет «Ритмопластика». </w:t>
            </w:r>
          </w:p>
          <w:p w:rsidR="00F93841" w:rsidRDefault="00F93841" w:rsidP="00C81E24">
            <w:pPr>
              <w:jc w:val="both"/>
            </w:pPr>
            <w:r>
              <w:t>Беседа с детьми о целях и задачах занятий по ритмопластике, о правилах поведения на уроке, о форме одежды для занятий.</w:t>
            </w:r>
          </w:p>
          <w:p w:rsidR="00F93841" w:rsidRPr="006D1E9B" w:rsidRDefault="00F93841" w:rsidP="00C81E24">
            <w:pPr>
              <w:jc w:val="both"/>
            </w:pPr>
            <w:r>
              <w:t>Понятие «ритмика». Её значение в воспитании актерской личности.</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36</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04.01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Ритм и темп движения как выразительные средства в искусстве. </w:t>
            </w:r>
          </w:p>
          <w:p w:rsidR="00F93841" w:rsidRPr="006D1E9B" w:rsidRDefault="00F93841" w:rsidP="00C81E24">
            <w:pPr>
              <w:jc w:val="both"/>
            </w:pPr>
            <w:r>
              <w:t>Сочетание ритма и музыки</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37</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09.01</w:t>
            </w:r>
          </w:p>
        </w:tc>
        <w:tc>
          <w:tcPr>
            <w:tcW w:w="986" w:type="dxa"/>
          </w:tcPr>
          <w:p w:rsidR="00F93841" w:rsidRPr="006D1E9B" w:rsidRDefault="00F93841" w:rsidP="00C81E24">
            <w:pPr>
              <w:jc w:val="center"/>
            </w:pPr>
            <w:r w:rsidRPr="006D1E9B">
              <w:t>14.30-16.10</w:t>
            </w:r>
          </w:p>
        </w:tc>
        <w:tc>
          <w:tcPr>
            <w:tcW w:w="1648" w:type="dxa"/>
          </w:tcPr>
          <w:p w:rsidR="00F93841" w:rsidRDefault="00F93841" w:rsidP="00C81E24">
            <w:pPr>
              <w:jc w:val="center"/>
            </w:pPr>
            <w:r>
              <w:t>беседа</w:t>
            </w:r>
          </w:p>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 Комплекс упражнений, развивающих чувство ритма: </w:t>
            </w:r>
          </w:p>
          <w:p w:rsidR="00F93841" w:rsidRDefault="00F93841" w:rsidP="00C81E24">
            <w:pPr>
              <w:jc w:val="both"/>
            </w:pPr>
            <w:r>
              <w:t>1) отстукивание, прохлопывание заданного ритма</w:t>
            </w:r>
          </w:p>
          <w:p w:rsidR="00F93841" w:rsidRDefault="00F93841" w:rsidP="00C81E24">
            <w:pPr>
              <w:jc w:val="both"/>
            </w:pPr>
            <w:r>
              <w:t xml:space="preserve"> 2) ходьба с хлопками в различном ритме (с переходом на бег)</w:t>
            </w:r>
          </w:p>
          <w:p w:rsidR="00F93841" w:rsidRDefault="00F93841" w:rsidP="00C81E24">
            <w:pPr>
              <w:jc w:val="both"/>
            </w:pPr>
            <w:r>
              <w:t>3) ходьба под музыку (с ускорением, замедлением)</w:t>
            </w:r>
          </w:p>
          <w:p w:rsidR="00F93841" w:rsidRDefault="00F93841" w:rsidP="00C81E24">
            <w:pPr>
              <w:jc w:val="both"/>
            </w:pPr>
            <w:r>
              <w:t xml:space="preserve"> 4) построение и переход в колонну, шеренгу, круг </w:t>
            </w:r>
          </w:p>
          <w:p w:rsidR="00F93841" w:rsidRDefault="00F93841" w:rsidP="00C81E24">
            <w:pPr>
              <w:jc w:val="both"/>
            </w:pPr>
            <w:r>
              <w:t xml:space="preserve">5) прыжки под музыку под скакалку </w:t>
            </w:r>
          </w:p>
          <w:p w:rsidR="00F93841" w:rsidRPr="006D1E9B" w:rsidRDefault="00F93841" w:rsidP="00C81E24">
            <w:pPr>
              <w:jc w:val="both"/>
            </w:pPr>
            <w:r>
              <w:t xml:space="preserve">6) бросание, подбрасывание, ловля мяча или обруча.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38</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11.01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F93841" w:rsidRPr="006D1E9B" w:rsidRDefault="00F93841" w:rsidP="00C81E24">
            <w:pPr>
              <w:jc w:val="both"/>
            </w:pPr>
            <w:r>
              <w:t>3. Комплекс упражнений и игр, развивающих быстроту и точность реакции («Гонка мячей», «Кошки - мышки», «Совушка», «Пустое место»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39</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16.01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40</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18.01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41</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23.01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Практические упражнения: </w:t>
            </w:r>
          </w:p>
          <w:p w:rsidR="00F93841" w:rsidRDefault="00F93841" w:rsidP="00C81E24">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F93841" w:rsidRPr="006D1E9B" w:rsidRDefault="00F93841" w:rsidP="00C81E24">
            <w:pPr>
              <w:jc w:val="both"/>
            </w:pPr>
            <w:r>
              <w:t xml:space="preserve">2. Комплекс упражнений на ориентировку в пространстве с элементами пластики («Ветер», «Ветряная мельница», «Змея»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42</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25.01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F93841" w:rsidRDefault="00F93841" w:rsidP="00C81E24">
            <w:pPr>
              <w:jc w:val="both"/>
            </w:pPr>
            <w:r>
              <w:t xml:space="preserve">4. Подвижные игры («Третий лишний», «Космонавт», «Зайка в огороде » и т.д.). </w:t>
            </w:r>
          </w:p>
          <w:p w:rsidR="00F93841" w:rsidRDefault="00F93841" w:rsidP="00C81E24">
            <w:pPr>
              <w:jc w:val="both"/>
            </w:pPr>
            <w:r>
              <w:t xml:space="preserve">5. Пластические этюды («Пружина», «Гвоздики», «Иголка с ниткой», «Бумажный змей » и т.д.). </w:t>
            </w:r>
          </w:p>
          <w:p w:rsidR="00F93841" w:rsidRPr="006D1E9B" w:rsidRDefault="00F93841" w:rsidP="00C81E24">
            <w:pPr>
              <w:jc w:val="both"/>
            </w:pPr>
            <w:r>
              <w:t xml:space="preserve">6. Комплекс упражнений на равновесие («Цапля», «Смешные ножки» и т.д.).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30.01</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7. Комплекс упражнений на развитие координации движений («Смешные ручки», «Успей-ка!» и т.д.). </w:t>
            </w:r>
          </w:p>
          <w:p w:rsidR="00F93841" w:rsidRPr="006D1E9B" w:rsidRDefault="00F93841" w:rsidP="00C81E24">
            <w:pPr>
              <w:jc w:val="both"/>
            </w:pPr>
            <w:r>
              <w:t>8. Комплекс упражнений для кистей рук, запястий, предплечий («Гуттаперчевый мальчик », «Шарниры»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44</w:t>
            </w:r>
          </w:p>
        </w:tc>
        <w:tc>
          <w:tcPr>
            <w:tcW w:w="1407" w:type="dxa"/>
            <w:vMerge w:val="restart"/>
          </w:tcPr>
          <w:p w:rsidR="00F93841" w:rsidRPr="006D1E9B" w:rsidRDefault="00F93841" w:rsidP="00C81E24">
            <w:pPr>
              <w:jc w:val="center"/>
            </w:pPr>
            <w:r>
              <w:t>февраль- март</w:t>
            </w:r>
          </w:p>
        </w:tc>
        <w:tc>
          <w:tcPr>
            <w:tcW w:w="1395" w:type="dxa"/>
          </w:tcPr>
          <w:p w:rsidR="00F93841" w:rsidRPr="006D1E9B" w:rsidRDefault="00F93841" w:rsidP="00C81E24">
            <w:pPr>
              <w:jc w:val="center"/>
            </w:pPr>
            <w:r>
              <w:t>01.02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jc w:val="both"/>
            </w:pPr>
            <w:r>
              <w:t xml:space="preserve">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45</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06.02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Pr="006D1E9B" w:rsidRDefault="00F93841" w:rsidP="00C81E24">
            <w:pPr>
              <w:jc w:val="center"/>
            </w:pPr>
            <w:r>
              <w:t>2</w:t>
            </w:r>
          </w:p>
        </w:tc>
        <w:tc>
          <w:tcPr>
            <w:tcW w:w="6653" w:type="dxa"/>
          </w:tcPr>
          <w:p w:rsidR="00F93841" w:rsidRPr="006D1E9B" w:rsidRDefault="00F93841" w:rsidP="00C81E24">
            <w:pPr>
              <w:ind w:firstLine="34"/>
              <w:jc w:val="both"/>
            </w:pPr>
            <w:r>
              <w:t>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46</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08.02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Практические занятия: </w:t>
            </w:r>
          </w:p>
          <w:p w:rsidR="00F93841" w:rsidRDefault="00F93841" w:rsidP="00C81E24">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F93841" w:rsidRPr="006D1E9B" w:rsidRDefault="00F93841" w:rsidP="00C81E24">
            <w:pPr>
              <w:jc w:val="both"/>
            </w:pPr>
            <w:r>
              <w:t>2. Комплекс упражнений с подскоками, притопами, галопом, шагами «польки» и т.д.</w:t>
            </w:r>
          </w:p>
        </w:tc>
        <w:tc>
          <w:tcPr>
            <w:tcW w:w="1902" w:type="dxa"/>
          </w:tcPr>
          <w:p w:rsidR="00F93841" w:rsidRPr="00C81E24" w:rsidRDefault="00F93841" w:rsidP="00C81E24">
            <w:pPr>
              <w:jc w:val="center"/>
              <w:rPr>
                <w:b/>
                <w:bCs/>
              </w:rPr>
            </w:pPr>
          </w:p>
        </w:tc>
      </w:tr>
      <w:tr w:rsidR="00F93841">
        <w:tc>
          <w:tcPr>
            <w:tcW w:w="806" w:type="dxa"/>
          </w:tcPr>
          <w:p w:rsidR="00F93841" w:rsidRPr="006D1E9B" w:rsidRDefault="00F93841" w:rsidP="00C81E24">
            <w:pPr>
              <w:jc w:val="center"/>
            </w:pPr>
            <w:r>
              <w:t>47</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13.02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игра</w:t>
            </w:r>
          </w:p>
        </w:tc>
        <w:tc>
          <w:tcPr>
            <w:tcW w:w="1122" w:type="dxa"/>
          </w:tcPr>
          <w:p w:rsidR="00F93841" w:rsidRPr="006D1E9B" w:rsidRDefault="00F93841" w:rsidP="00C81E24">
            <w:pPr>
              <w:jc w:val="center"/>
            </w:pPr>
            <w:r>
              <w:t>2</w:t>
            </w:r>
          </w:p>
        </w:tc>
        <w:tc>
          <w:tcPr>
            <w:tcW w:w="6653" w:type="dxa"/>
          </w:tcPr>
          <w:p w:rsidR="00F93841" w:rsidRDefault="00F93841" w:rsidP="00C81E24">
            <w:pPr>
              <w:jc w:val="both"/>
            </w:pPr>
            <w:r>
              <w:t xml:space="preserve">3. Комплекс простых движений под музыку (танцевальные и двигательные разминки). </w:t>
            </w:r>
          </w:p>
          <w:p w:rsidR="00F93841" w:rsidRDefault="00F93841" w:rsidP="00C81E24">
            <w:pPr>
              <w:jc w:val="both"/>
            </w:pPr>
            <w:r>
              <w:t xml:space="preserve">4. Комплекс упражнений с движениями подражательного характера («Звериная дискотека» и т.д.). </w:t>
            </w:r>
          </w:p>
          <w:p w:rsidR="00F93841" w:rsidRPr="006D1E9B" w:rsidRDefault="00F93841" w:rsidP="00C81E24">
            <w:pPr>
              <w:ind w:firstLine="34"/>
              <w:jc w:val="both"/>
            </w:pPr>
            <w:r>
              <w:t>5. Подвижные игры, включающие простые танцевальные движения («Лебединое озеро», «Море волнуется», «Котята - щенята » и т.д.).</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48</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15.02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Default="00F93841" w:rsidP="00C81E24">
            <w:pPr>
              <w:jc w:val="center"/>
            </w:pPr>
            <w:r>
              <w:t>2</w:t>
            </w:r>
          </w:p>
        </w:tc>
        <w:tc>
          <w:tcPr>
            <w:tcW w:w="6653" w:type="dxa"/>
          </w:tcPr>
          <w:p w:rsidR="00F93841" w:rsidRPr="006D1E9B" w:rsidRDefault="00F93841" w:rsidP="00C81E24">
            <w:pPr>
              <w:jc w:val="both"/>
            </w:pPr>
            <w:r>
              <w:t>Подготовка литературно-музыкальной композиции, разбор ролей</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49</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20.02</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творческая мастерская</w:t>
            </w:r>
          </w:p>
        </w:tc>
        <w:tc>
          <w:tcPr>
            <w:tcW w:w="1122" w:type="dxa"/>
          </w:tcPr>
          <w:p w:rsidR="00F93841" w:rsidRDefault="00F93841" w:rsidP="00C81E24">
            <w:pPr>
              <w:jc w:val="center"/>
            </w:pPr>
            <w:r>
              <w:t>2</w:t>
            </w:r>
          </w:p>
        </w:tc>
        <w:tc>
          <w:tcPr>
            <w:tcW w:w="6653" w:type="dxa"/>
          </w:tcPr>
          <w:p w:rsidR="00F93841" w:rsidRDefault="00F93841" w:rsidP="00C81E24">
            <w:pPr>
              <w:jc w:val="both"/>
            </w:pPr>
            <w:r>
              <w:t xml:space="preserve">Рабочие репетиции. </w:t>
            </w:r>
          </w:p>
          <w:p w:rsidR="00F93841" w:rsidRPr="006D1E9B" w:rsidRDefault="00F93841" w:rsidP="00C81E24">
            <w:pPr>
              <w:jc w:val="both"/>
            </w:pPr>
            <w:r>
              <w:t>Параллельная работа над оформлением: подготовка необходимых деталей, декораций, реквизита, костюмов и т.д.</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50</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22.02-06.03</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8</w:t>
            </w:r>
          </w:p>
        </w:tc>
        <w:tc>
          <w:tcPr>
            <w:tcW w:w="6653" w:type="dxa"/>
          </w:tcPr>
          <w:p w:rsidR="00F93841" w:rsidRPr="006D1E9B" w:rsidRDefault="00F93841" w:rsidP="00C81E24">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51</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07.03</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2</w:t>
            </w:r>
          </w:p>
        </w:tc>
        <w:tc>
          <w:tcPr>
            <w:tcW w:w="6653" w:type="dxa"/>
          </w:tcPr>
          <w:p w:rsidR="00F93841" w:rsidRDefault="00F93841" w:rsidP="00C81E24">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F93841" w:rsidRPr="006D1E9B" w:rsidRDefault="00F93841" w:rsidP="00C81E24">
            <w:pPr>
              <w:jc w:val="both"/>
            </w:pPr>
            <w:r>
              <w:t>Показ номера на общешкольном мероприятии.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52</w:t>
            </w:r>
          </w:p>
        </w:tc>
        <w:tc>
          <w:tcPr>
            <w:tcW w:w="1407" w:type="dxa"/>
            <w:vMerge w:val="restart"/>
          </w:tcPr>
          <w:p w:rsidR="00F93841" w:rsidRPr="006D1E9B" w:rsidRDefault="00F93841" w:rsidP="00C81E24">
            <w:pPr>
              <w:jc w:val="center"/>
            </w:pPr>
            <w:r>
              <w:t>март- апрель</w:t>
            </w:r>
          </w:p>
        </w:tc>
        <w:tc>
          <w:tcPr>
            <w:tcW w:w="1395" w:type="dxa"/>
          </w:tcPr>
          <w:p w:rsidR="00F93841" w:rsidRPr="006D1E9B" w:rsidRDefault="00F93841" w:rsidP="00C81E24">
            <w:pPr>
              <w:jc w:val="center"/>
            </w:pPr>
            <w:r>
              <w:t>12.03</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2</w:t>
            </w:r>
          </w:p>
        </w:tc>
        <w:tc>
          <w:tcPr>
            <w:tcW w:w="6653" w:type="dxa"/>
          </w:tcPr>
          <w:p w:rsidR="00F93841" w:rsidRPr="006D1E9B" w:rsidRDefault="00F93841" w:rsidP="00C81E24">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53</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14.03</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2</w:t>
            </w:r>
          </w:p>
        </w:tc>
        <w:tc>
          <w:tcPr>
            <w:tcW w:w="6653" w:type="dxa"/>
          </w:tcPr>
          <w:p w:rsidR="00F93841" w:rsidRPr="006D1E9B" w:rsidRDefault="00F93841" w:rsidP="00C81E24">
            <w:pPr>
              <w:jc w:val="both"/>
            </w:pPr>
            <w:r>
              <w:t>Инсценировка пьесы, разбор ролей</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54</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19.03</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2</w:t>
            </w:r>
          </w:p>
        </w:tc>
        <w:tc>
          <w:tcPr>
            <w:tcW w:w="6653" w:type="dxa"/>
          </w:tcPr>
          <w:p w:rsidR="00F93841" w:rsidRDefault="00F93841" w:rsidP="00C81E24">
            <w:pPr>
              <w:jc w:val="both"/>
            </w:pPr>
            <w:r>
              <w:t xml:space="preserve">Рабочие репетиции. </w:t>
            </w:r>
          </w:p>
          <w:p w:rsidR="00F93841" w:rsidRPr="006D1E9B" w:rsidRDefault="00F93841" w:rsidP="00C81E24">
            <w:pPr>
              <w:jc w:val="both"/>
            </w:pPr>
            <w:r>
              <w:t>Параллельная работа над оформлением: подготовка необходимых деталей, декораций, реквизита, костюмов и т.д.</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55</w:t>
            </w:r>
          </w:p>
        </w:tc>
        <w:tc>
          <w:tcPr>
            <w:tcW w:w="1407" w:type="dxa"/>
            <w:vMerge/>
          </w:tcPr>
          <w:p w:rsidR="00F93841" w:rsidRPr="006D1E9B" w:rsidRDefault="00F93841" w:rsidP="00C81E24">
            <w:pPr>
              <w:jc w:val="center"/>
            </w:pPr>
          </w:p>
        </w:tc>
        <w:tc>
          <w:tcPr>
            <w:tcW w:w="1395" w:type="dxa"/>
          </w:tcPr>
          <w:p w:rsidR="00F93841" w:rsidRPr="006D1E9B" w:rsidRDefault="00F93841" w:rsidP="00C81E24">
            <w:pPr>
              <w:jc w:val="center"/>
            </w:pPr>
            <w:r>
              <w:t>22.03-16.04</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Default="00F93841" w:rsidP="00C81E24">
            <w:pPr>
              <w:jc w:val="center"/>
            </w:pPr>
            <w:r>
              <w:t>8</w:t>
            </w:r>
          </w:p>
        </w:tc>
        <w:tc>
          <w:tcPr>
            <w:tcW w:w="6653" w:type="dxa"/>
          </w:tcPr>
          <w:p w:rsidR="00F93841" w:rsidRPr="006D1E9B" w:rsidRDefault="00F93841" w:rsidP="00C81E24">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56</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18.04</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творческая мастерская</w:t>
            </w:r>
          </w:p>
        </w:tc>
        <w:tc>
          <w:tcPr>
            <w:tcW w:w="1122" w:type="dxa"/>
          </w:tcPr>
          <w:p w:rsidR="00F93841" w:rsidRDefault="00F93841" w:rsidP="00C81E24">
            <w:pPr>
              <w:jc w:val="center"/>
            </w:pPr>
            <w:r>
              <w:t>2</w:t>
            </w:r>
          </w:p>
        </w:tc>
        <w:tc>
          <w:tcPr>
            <w:tcW w:w="6653" w:type="dxa"/>
          </w:tcPr>
          <w:p w:rsidR="00F93841" w:rsidRDefault="00F93841" w:rsidP="00C81E24">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F93841" w:rsidRPr="006D1E9B" w:rsidRDefault="00F93841" w:rsidP="00C81E24">
            <w:pPr>
              <w:jc w:val="both"/>
            </w:pPr>
            <w:r>
              <w:t>Показ номера на общешкольном мероприятии.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57</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23.04</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2</w:t>
            </w:r>
          </w:p>
        </w:tc>
        <w:tc>
          <w:tcPr>
            <w:tcW w:w="6653" w:type="dxa"/>
          </w:tcPr>
          <w:p w:rsidR="00F93841" w:rsidRPr="006D1E9B" w:rsidRDefault="00F93841" w:rsidP="00C81E24">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58</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25.04</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Default="00F93841" w:rsidP="00C81E24">
            <w:pPr>
              <w:jc w:val="center"/>
            </w:pPr>
            <w:r>
              <w:t>2</w:t>
            </w:r>
          </w:p>
        </w:tc>
        <w:tc>
          <w:tcPr>
            <w:tcW w:w="6653" w:type="dxa"/>
          </w:tcPr>
          <w:p w:rsidR="00F93841" w:rsidRPr="006D1E9B" w:rsidRDefault="00F93841" w:rsidP="00C81E24">
            <w:pPr>
              <w:jc w:val="both"/>
            </w:pPr>
            <w:r>
              <w:t>Подготовка к отчетному концерту, разбор ролей</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61</w:t>
            </w:r>
          </w:p>
        </w:tc>
        <w:tc>
          <w:tcPr>
            <w:tcW w:w="1407" w:type="dxa"/>
            <w:vMerge w:val="restart"/>
          </w:tcPr>
          <w:p w:rsidR="00F93841" w:rsidRPr="006D1E9B" w:rsidRDefault="00F93841" w:rsidP="00C81E24">
            <w:pPr>
              <w:jc w:val="center"/>
            </w:pPr>
            <w:r>
              <w:t>май</w:t>
            </w:r>
          </w:p>
        </w:tc>
        <w:tc>
          <w:tcPr>
            <w:tcW w:w="1395" w:type="dxa"/>
          </w:tcPr>
          <w:p w:rsidR="00F93841" w:rsidRDefault="00F93841" w:rsidP="00C81E24">
            <w:pPr>
              <w:jc w:val="center"/>
            </w:pPr>
            <w:r>
              <w:t>30.04</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репетиция</w:t>
            </w:r>
          </w:p>
        </w:tc>
        <w:tc>
          <w:tcPr>
            <w:tcW w:w="1122" w:type="dxa"/>
          </w:tcPr>
          <w:p w:rsidR="00F93841" w:rsidRDefault="00F93841" w:rsidP="00C81E24">
            <w:pPr>
              <w:jc w:val="center"/>
            </w:pPr>
            <w:r>
              <w:t>2</w:t>
            </w:r>
          </w:p>
        </w:tc>
        <w:tc>
          <w:tcPr>
            <w:tcW w:w="6653" w:type="dxa"/>
          </w:tcPr>
          <w:p w:rsidR="00F93841" w:rsidRDefault="00F93841" w:rsidP="00C81E24">
            <w:pPr>
              <w:jc w:val="both"/>
            </w:pPr>
            <w:r>
              <w:t xml:space="preserve">Рабочие репетиции. </w:t>
            </w:r>
          </w:p>
          <w:p w:rsidR="00F93841" w:rsidRPr="006D1E9B" w:rsidRDefault="00F93841" w:rsidP="00C81E24">
            <w:pPr>
              <w:jc w:val="both"/>
            </w:pPr>
            <w:r>
              <w:t>Параллельная работа над оформлением: подготовка необходимых деталей, декораций, реквизита, костюмов и т.д.</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62</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03.05-23.05</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инсценировка</w:t>
            </w:r>
          </w:p>
        </w:tc>
        <w:tc>
          <w:tcPr>
            <w:tcW w:w="1122" w:type="dxa"/>
          </w:tcPr>
          <w:p w:rsidR="00F93841" w:rsidRDefault="00F93841" w:rsidP="00C81E24">
            <w:pPr>
              <w:jc w:val="center"/>
            </w:pPr>
            <w:r>
              <w:t>10</w:t>
            </w:r>
          </w:p>
        </w:tc>
        <w:tc>
          <w:tcPr>
            <w:tcW w:w="6653" w:type="dxa"/>
          </w:tcPr>
          <w:p w:rsidR="00F93841" w:rsidRPr="006D1E9B" w:rsidRDefault="00F93841" w:rsidP="00C81E24">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68</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23.05</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показ</w:t>
            </w:r>
          </w:p>
        </w:tc>
        <w:tc>
          <w:tcPr>
            <w:tcW w:w="1122" w:type="dxa"/>
          </w:tcPr>
          <w:p w:rsidR="00F93841" w:rsidRDefault="00F93841" w:rsidP="00C81E24">
            <w:pPr>
              <w:jc w:val="center"/>
            </w:pPr>
          </w:p>
        </w:tc>
        <w:tc>
          <w:tcPr>
            <w:tcW w:w="6653" w:type="dxa"/>
          </w:tcPr>
          <w:p w:rsidR="00F93841" w:rsidRDefault="00F93841" w:rsidP="00C81E24">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F93841" w:rsidRPr="006D1E9B" w:rsidRDefault="00F93841" w:rsidP="00C81E24">
            <w:pPr>
              <w:jc w:val="both"/>
            </w:pPr>
            <w:r>
              <w:t>Показ номера на общешкольном мероприятии.</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69</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28.05</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Default="00F93841" w:rsidP="00C81E24">
            <w:pPr>
              <w:jc w:val="center"/>
            </w:pPr>
            <w:r>
              <w:t>2</w:t>
            </w:r>
          </w:p>
        </w:tc>
        <w:tc>
          <w:tcPr>
            <w:tcW w:w="6653" w:type="dxa"/>
          </w:tcPr>
          <w:p w:rsidR="00F93841" w:rsidRPr="006D1E9B" w:rsidRDefault="00F93841" w:rsidP="00C81E24">
            <w:pPr>
              <w:ind w:firstLine="34"/>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F93841" w:rsidRPr="00C81E24" w:rsidRDefault="00F93841" w:rsidP="00C81E24">
            <w:pPr>
              <w:jc w:val="center"/>
              <w:rPr>
                <w:b/>
                <w:bCs/>
              </w:rPr>
            </w:pPr>
          </w:p>
        </w:tc>
      </w:tr>
      <w:tr w:rsidR="00F93841">
        <w:tc>
          <w:tcPr>
            <w:tcW w:w="806" w:type="dxa"/>
          </w:tcPr>
          <w:p w:rsidR="00F93841" w:rsidRDefault="00F93841" w:rsidP="00C81E24">
            <w:pPr>
              <w:jc w:val="center"/>
            </w:pPr>
            <w:r>
              <w:t>70</w:t>
            </w:r>
          </w:p>
        </w:tc>
        <w:tc>
          <w:tcPr>
            <w:tcW w:w="1407" w:type="dxa"/>
            <w:vMerge/>
          </w:tcPr>
          <w:p w:rsidR="00F93841" w:rsidRPr="006D1E9B" w:rsidRDefault="00F93841" w:rsidP="00C81E24">
            <w:pPr>
              <w:jc w:val="center"/>
            </w:pPr>
          </w:p>
        </w:tc>
        <w:tc>
          <w:tcPr>
            <w:tcW w:w="1395" w:type="dxa"/>
          </w:tcPr>
          <w:p w:rsidR="00F93841" w:rsidRDefault="00F93841" w:rsidP="00C81E24">
            <w:pPr>
              <w:jc w:val="center"/>
            </w:pPr>
            <w:r>
              <w:t>30</w:t>
            </w:r>
            <w:bookmarkStart w:id="0" w:name="_GoBack"/>
            <w:bookmarkEnd w:id="0"/>
            <w:r>
              <w:t>.05</w:t>
            </w:r>
          </w:p>
        </w:tc>
        <w:tc>
          <w:tcPr>
            <w:tcW w:w="986" w:type="dxa"/>
          </w:tcPr>
          <w:p w:rsidR="00F93841" w:rsidRPr="006D1E9B" w:rsidRDefault="00F93841" w:rsidP="00C81E24">
            <w:pPr>
              <w:jc w:val="center"/>
            </w:pPr>
            <w:r w:rsidRPr="006D1E9B">
              <w:t>14.30-16.10</w:t>
            </w:r>
          </w:p>
        </w:tc>
        <w:tc>
          <w:tcPr>
            <w:tcW w:w="1648" w:type="dxa"/>
          </w:tcPr>
          <w:p w:rsidR="00F93841" w:rsidRPr="006D1E9B" w:rsidRDefault="00F93841" w:rsidP="00C81E24">
            <w:pPr>
              <w:jc w:val="center"/>
            </w:pPr>
            <w:r>
              <w:t>беседа</w:t>
            </w:r>
          </w:p>
        </w:tc>
        <w:tc>
          <w:tcPr>
            <w:tcW w:w="1122" w:type="dxa"/>
          </w:tcPr>
          <w:p w:rsidR="00F93841" w:rsidRDefault="00F93841" w:rsidP="00C81E24">
            <w:pPr>
              <w:jc w:val="center"/>
            </w:pPr>
            <w:r>
              <w:t>2</w:t>
            </w:r>
          </w:p>
        </w:tc>
        <w:tc>
          <w:tcPr>
            <w:tcW w:w="6653" w:type="dxa"/>
          </w:tcPr>
          <w:p w:rsidR="00F93841" w:rsidRPr="006D1E9B" w:rsidRDefault="00F93841" w:rsidP="00C81E24">
            <w:pPr>
              <w:ind w:firstLine="34"/>
              <w:jc w:val="both"/>
            </w:pPr>
            <w:r>
              <w:t>Итоговое занятие</w:t>
            </w:r>
          </w:p>
        </w:tc>
        <w:tc>
          <w:tcPr>
            <w:tcW w:w="1902" w:type="dxa"/>
          </w:tcPr>
          <w:p w:rsidR="00F93841" w:rsidRPr="00C81E24" w:rsidRDefault="00F93841" w:rsidP="00C81E24">
            <w:pPr>
              <w:jc w:val="center"/>
              <w:rPr>
                <w:b/>
                <w:bCs/>
              </w:rPr>
            </w:pPr>
          </w:p>
        </w:tc>
      </w:tr>
    </w:tbl>
    <w:p w:rsidR="00F93841" w:rsidRDefault="00F93841" w:rsidP="0046481C">
      <w:pPr>
        <w:jc w:val="center"/>
        <w:rPr>
          <w:b/>
          <w:bCs/>
          <w:sz w:val="28"/>
          <w:szCs w:val="28"/>
        </w:rPr>
      </w:pPr>
    </w:p>
    <w:p w:rsidR="00F93841" w:rsidRPr="006D1E9B" w:rsidRDefault="00F93841" w:rsidP="0046481C">
      <w:pPr>
        <w:jc w:val="center"/>
        <w:rPr>
          <w:b/>
          <w:bCs/>
          <w:sz w:val="28"/>
          <w:szCs w:val="28"/>
          <w:u w:val="single"/>
        </w:rPr>
      </w:pPr>
    </w:p>
    <w:sectPr w:rsidR="00F93841" w:rsidRPr="006D1E9B" w:rsidSect="0033420D">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11B56"/>
    <w:multiLevelType w:val="hybridMultilevel"/>
    <w:tmpl w:val="E8D02830"/>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240460AE"/>
    <w:multiLevelType w:val="hybridMultilevel"/>
    <w:tmpl w:val="93128A06"/>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30365294"/>
    <w:multiLevelType w:val="hybridMultilevel"/>
    <w:tmpl w:val="7EE0B6C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8E60ADD"/>
    <w:multiLevelType w:val="hybridMultilevel"/>
    <w:tmpl w:val="CF7A140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3DC91218"/>
    <w:multiLevelType w:val="multilevel"/>
    <w:tmpl w:val="B7884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1981EA4"/>
    <w:multiLevelType w:val="hybridMultilevel"/>
    <w:tmpl w:val="4E50BDC6"/>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47001740"/>
    <w:multiLevelType w:val="hybridMultilevel"/>
    <w:tmpl w:val="5720CA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2C55A90"/>
    <w:multiLevelType w:val="hybridMultilevel"/>
    <w:tmpl w:val="3CC6F5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6B0458D9"/>
    <w:multiLevelType w:val="hybridMultilevel"/>
    <w:tmpl w:val="8FE23D7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num w:numId="1">
    <w:abstractNumId w:val="8"/>
  </w:num>
  <w:num w:numId="2">
    <w:abstractNumId w:val="4"/>
  </w:num>
  <w:num w:numId="3">
    <w:abstractNumId w:val="1"/>
  </w:num>
  <w:num w:numId="4">
    <w:abstractNumId w:val="3"/>
  </w:num>
  <w:num w:numId="5">
    <w:abstractNumId w:val="0"/>
  </w:num>
  <w:num w:numId="6">
    <w:abstractNumId w:val="5"/>
  </w:num>
  <w:num w:numId="7">
    <w:abstractNumId w:val="7"/>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4E5"/>
    <w:rsid w:val="000F4B34"/>
    <w:rsid w:val="001049CC"/>
    <w:rsid w:val="00140852"/>
    <w:rsid w:val="00163138"/>
    <w:rsid w:val="00177C03"/>
    <w:rsid w:val="001C1290"/>
    <w:rsid w:val="001F38E4"/>
    <w:rsid w:val="002479EB"/>
    <w:rsid w:val="00270AAA"/>
    <w:rsid w:val="002C5F1F"/>
    <w:rsid w:val="002F35F9"/>
    <w:rsid w:val="0031015E"/>
    <w:rsid w:val="00320CCA"/>
    <w:rsid w:val="0033420D"/>
    <w:rsid w:val="003422D7"/>
    <w:rsid w:val="00344B26"/>
    <w:rsid w:val="003C2C8E"/>
    <w:rsid w:val="003F12F0"/>
    <w:rsid w:val="0040581D"/>
    <w:rsid w:val="0041418D"/>
    <w:rsid w:val="0046481C"/>
    <w:rsid w:val="005252F2"/>
    <w:rsid w:val="0053058B"/>
    <w:rsid w:val="00535899"/>
    <w:rsid w:val="005A34AA"/>
    <w:rsid w:val="00616A0E"/>
    <w:rsid w:val="00617C2C"/>
    <w:rsid w:val="0067542A"/>
    <w:rsid w:val="00683F7B"/>
    <w:rsid w:val="006C4E5E"/>
    <w:rsid w:val="006C6D3D"/>
    <w:rsid w:val="006D1E9B"/>
    <w:rsid w:val="007047FF"/>
    <w:rsid w:val="00731834"/>
    <w:rsid w:val="007640BD"/>
    <w:rsid w:val="00814BDD"/>
    <w:rsid w:val="00820DDB"/>
    <w:rsid w:val="00825B39"/>
    <w:rsid w:val="0085557B"/>
    <w:rsid w:val="00863045"/>
    <w:rsid w:val="00941E4F"/>
    <w:rsid w:val="00955690"/>
    <w:rsid w:val="0098355F"/>
    <w:rsid w:val="009C0E13"/>
    <w:rsid w:val="009F722A"/>
    <w:rsid w:val="00A772E0"/>
    <w:rsid w:val="00AE3841"/>
    <w:rsid w:val="00B32069"/>
    <w:rsid w:val="00B3581D"/>
    <w:rsid w:val="00BB54E5"/>
    <w:rsid w:val="00C81E24"/>
    <w:rsid w:val="00C87DE0"/>
    <w:rsid w:val="00CB3D3E"/>
    <w:rsid w:val="00DA606F"/>
    <w:rsid w:val="00DD636B"/>
    <w:rsid w:val="00E0375F"/>
    <w:rsid w:val="00E278BE"/>
    <w:rsid w:val="00E36AC0"/>
    <w:rsid w:val="00E47FFD"/>
    <w:rsid w:val="00EA2FBE"/>
    <w:rsid w:val="00EC1DF8"/>
    <w:rsid w:val="00EF05CC"/>
    <w:rsid w:val="00EF662B"/>
    <w:rsid w:val="00F037A5"/>
    <w:rsid w:val="00F165F7"/>
    <w:rsid w:val="00F32B7F"/>
    <w:rsid w:val="00F67494"/>
    <w:rsid w:val="00F733C3"/>
    <w:rsid w:val="00F874E6"/>
    <w:rsid w:val="00F93841"/>
    <w:rsid w:val="00F96115"/>
    <w:rsid w:val="00F9793E"/>
    <w:rsid w:val="00FB69B6"/>
    <w:rsid w:val="00FF35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4E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B54E5"/>
    <w:pPr>
      <w:jc w:val="both"/>
    </w:pPr>
  </w:style>
  <w:style w:type="character" w:customStyle="1" w:styleId="BodyTextChar">
    <w:name w:val="Body Text Char"/>
    <w:basedOn w:val="DefaultParagraphFont"/>
    <w:link w:val="BodyText"/>
    <w:uiPriority w:val="99"/>
    <w:locked/>
    <w:rsid w:val="00BB54E5"/>
    <w:rPr>
      <w:rFonts w:ascii="Times New Roman" w:hAnsi="Times New Roman" w:cs="Times New Roman"/>
      <w:sz w:val="24"/>
      <w:szCs w:val="24"/>
      <w:lang w:eastAsia="ru-RU"/>
    </w:rPr>
  </w:style>
  <w:style w:type="paragraph" w:styleId="NormalWeb">
    <w:name w:val="Normal (Web)"/>
    <w:basedOn w:val="Normal"/>
    <w:uiPriority w:val="99"/>
    <w:rsid w:val="00BB54E5"/>
    <w:pPr>
      <w:spacing w:before="100" w:beforeAutospacing="1" w:after="100" w:afterAutospacing="1"/>
    </w:pPr>
  </w:style>
  <w:style w:type="paragraph" w:customStyle="1" w:styleId="21">
    <w:name w:val="Основной текст 21"/>
    <w:basedOn w:val="Normal"/>
    <w:uiPriority w:val="99"/>
    <w:rsid w:val="002479EB"/>
    <w:pPr>
      <w:widowControl w:val="0"/>
      <w:ind w:firstLine="567"/>
    </w:pPr>
    <w:rPr>
      <w:sz w:val="28"/>
      <w:szCs w:val="28"/>
    </w:rPr>
  </w:style>
  <w:style w:type="table" w:styleId="TableGrid">
    <w:name w:val="Table Grid"/>
    <w:basedOn w:val="TableNormal"/>
    <w:uiPriority w:val="99"/>
    <w:rsid w:val="009C0E1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617C2C"/>
    <w:pPr>
      <w:spacing w:after="120"/>
    </w:pPr>
    <w:rPr>
      <w:sz w:val="16"/>
      <w:szCs w:val="16"/>
    </w:rPr>
  </w:style>
  <w:style w:type="character" w:customStyle="1" w:styleId="BodyText3Char">
    <w:name w:val="Body Text 3 Char"/>
    <w:basedOn w:val="DefaultParagraphFont"/>
    <w:link w:val="BodyText3"/>
    <w:uiPriority w:val="99"/>
    <w:locked/>
    <w:rsid w:val="00617C2C"/>
    <w:rPr>
      <w:rFonts w:ascii="Times New Roman" w:hAnsi="Times New Roman" w:cs="Times New Roman"/>
      <w:sz w:val="16"/>
      <w:szCs w:val="16"/>
      <w:lang w:eastAsia="ru-RU"/>
    </w:rPr>
  </w:style>
  <w:style w:type="paragraph" w:customStyle="1" w:styleId="c9">
    <w:name w:val="c9"/>
    <w:basedOn w:val="Normal"/>
    <w:uiPriority w:val="99"/>
    <w:rsid w:val="00F9793E"/>
    <w:pPr>
      <w:spacing w:before="100" w:beforeAutospacing="1" w:after="100" w:afterAutospacing="1"/>
    </w:pPr>
  </w:style>
  <w:style w:type="character" w:customStyle="1" w:styleId="c1">
    <w:name w:val="c1"/>
    <w:basedOn w:val="DefaultParagraphFont"/>
    <w:uiPriority w:val="99"/>
    <w:rsid w:val="00F9793E"/>
  </w:style>
  <w:style w:type="character" w:customStyle="1" w:styleId="c20">
    <w:name w:val="c20"/>
    <w:basedOn w:val="DefaultParagraphFont"/>
    <w:uiPriority w:val="99"/>
    <w:rsid w:val="00F9793E"/>
  </w:style>
  <w:style w:type="character" w:customStyle="1" w:styleId="c2">
    <w:name w:val="c2"/>
    <w:basedOn w:val="DefaultParagraphFont"/>
    <w:uiPriority w:val="99"/>
    <w:rsid w:val="00F9793E"/>
  </w:style>
  <w:style w:type="paragraph" w:customStyle="1" w:styleId="c40">
    <w:name w:val="c40"/>
    <w:basedOn w:val="Normal"/>
    <w:uiPriority w:val="99"/>
    <w:rsid w:val="00F9793E"/>
    <w:pPr>
      <w:spacing w:before="100" w:beforeAutospacing="1" w:after="100" w:afterAutospacing="1"/>
    </w:pPr>
  </w:style>
  <w:style w:type="character" w:customStyle="1" w:styleId="c5">
    <w:name w:val="c5"/>
    <w:basedOn w:val="DefaultParagraphFont"/>
    <w:uiPriority w:val="99"/>
    <w:rsid w:val="00F9793E"/>
  </w:style>
  <w:style w:type="paragraph" w:styleId="Footer">
    <w:name w:val="footer"/>
    <w:basedOn w:val="Normal"/>
    <w:link w:val="FooterChar"/>
    <w:uiPriority w:val="99"/>
    <w:rsid w:val="00F9793E"/>
    <w:pPr>
      <w:tabs>
        <w:tab w:val="center" w:pos="4677"/>
        <w:tab w:val="right" w:pos="9355"/>
      </w:tabs>
    </w:pPr>
  </w:style>
  <w:style w:type="character" w:customStyle="1" w:styleId="FooterChar">
    <w:name w:val="Footer Char"/>
    <w:basedOn w:val="DefaultParagraphFont"/>
    <w:link w:val="Footer"/>
    <w:uiPriority w:val="99"/>
    <w:locked/>
    <w:rsid w:val="00F9793E"/>
    <w:rPr>
      <w:rFonts w:ascii="Times New Roman" w:hAnsi="Times New Roman" w:cs="Times New Roman"/>
      <w:sz w:val="24"/>
      <w:szCs w:val="24"/>
      <w:lang w:eastAsia="ru-RU"/>
    </w:rPr>
  </w:style>
  <w:style w:type="paragraph" w:customStyle="1" w:styleId="210">
    <w:name w:val="Основной текст с отступом 21"/>
    <w:basedOn w:val="Normal"/>
    <w:uiPriority w:val="99"/>
    <w:rsid w:val="00F9793E"/>
    <w:pPr>
      <w:widowControl w:val="0"/>
      <w:spacing w:line="360" w:lineRule="auto"/>
      <w:ind w:firstLine="567"/>
      <w:jc w:val="both"/>
    </w:pPr>
    <w:rPr>
      <w:sz w:val="28"/>
      <w:szCs w:val="28"/>
    </w:rPr>
  </w:style>
</w:styles>
</file>

<file path=word/webSettings.xml><?xml version="1.0" encoding="utf-8"?>
<w:webSettings xmlns:r="http://schemas.openxmlformats.org/officeDocument/2006/relationships" xmlns:w="http://schemas.openxmlformats.org/wordprocessingml/2006/main">
  <w:divs>
    <w:div w:id="692879078">
      <w:marLeft w:val="0"/>
      <w:marRight w:val="0"/>
      <w:marTop w:val="0"/>
      <w:marBottom w:val="0"/>
      <w:divBdr>
        <w:top w:val="none" w:sz="0" w:space="0" w:color="auto"/>
        <w:left w:val="none" w:sz="0" w:space="0" w:color="auto"/>
        <w:bottom w:val="none" w:sz="0" w:space="0" w:color="auto"/>
        <w:right w:val="none" w:sz="0" w:space="0" w:color="auto"/>
      </w:divBdr>
    </w:div>
    <w:div w:id="692879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645</TotalTime>
  <Pages>34</Pages>
  <Words>10978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Васильевна</dc:creator>
  <cp:keywords/>
  <dc:description/>
  <cp:lastModifiedBy>Customer</cp:lastModifiedBy>
  <cp:revision>24</cp:revision>
  <cp:lastPrinted>2022-08-17T09:59:00Z</cp:lastPrinted>
  <dcterms:created xsi:type="dcterms:W3CDTF">2022-08-15T06:34:00Z</dcterms:created>
  <dcterms:modified xsi:type="dcterms:W3CDTF">2024-10-16T11:50:00Z</dcterms:modified>
</cp:coreProperties>
</file>